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59CAD6" w14:textId="77777777" w:rsidR="00D626B2" w:rsidRDefault="00D626B2" w:rsidP="00D626B2">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166</w:t>
        </w:r>
      </w:fldSimple>
      <w:fldSimple w:instr=" DOCPROPERTY  MtgTitle  \* MERGEFORMAT "/>
      <w:r>
        <w:rPr>
          <w:b/>
          <w:i/>
          <w:noProof/>
          <w:sz w:val="28"/>
        </w:rPr>
        <w:tab/>
      </w:r>
      <w:fldSimple w:instr=" DOCPROPERTY  Tdoc#  \* MERGEFORMAT ">
        <w:r w:rsidRPr="00E13F3D">
          <w:rPr>
            <w:b/>
            <w:i/>
            <w:noProof/>
            <w:sz w:val="28"/>
          </w:rPr>
          <w:t>S2-2411387</w:t>
        </w:r>
      </w:fldSimple>
    </w:p>
    <w:p w14:paraId="3DC73AD9" w14:textId="77777777" w:rsidR="00D626B2" w:rsidRDefault="00D626B2" w:rsidP="00D626B2">
      <w:pPr>
        <w:pStyle w:val="CRCoverPage"/>
        <w:outlineLvl w:val="0"/>
        <w:rPr>
          <w:b/>
          <w:noProof/>
          <w:sz w:val="24"/>
        </w:rPr>
      </w:pPr>
      <w:fldSimple w:instr=" DOCPROPERTY  Location  \* MERGEFORMAT ">
        <w:r w:rsidRPr="00BA51D9">
          <w:rPr>
            <w:b/>
            <w:noProof/>
            <w:sz w:val="24"/>
          </w:rPr>
          <w:t>Orlando</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18th Nov 2024</w:t>
        </w:r>
      </w:fldSimple>
      <w:r>
        <w:rPr>
          <w:b/>
          <w:noProof/>
          <w:sz w:val="24"/>
        </w:rPr>
        <w:t xml:space="preserve"> - </w:t>
      </w:r>
      <w:fldSimple w:instr=" DOCPROPERTY  EndDate  \* MERGEFORMAT ">
        <w:r w:rsidRPr="00BA51D9">
          <w:rPr>
            <w:b/>
            <w:noProof/>
            <w:sz w:val="24"/>
          </w:rPr>
          <w:t>22nd Nov 2024</w:t>
        </w:r>
      </w:fldSimple>
    </w:p>
    <w:p w14:paraId="7CB45193" w14:textId="53B94E0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626B2" w:rsidP="00E13F3D">
            <w:pPr>
              <w:pStyle w:val="CRCoverPage"/>
              <w:spacing w:after="0"/>
              <w:jc w:val="right"/>
              <w:rPr>
                <w:b/>
                <w:noProof/>
                <w:sz w:val="28"/>
              </w:rPr>
            </w:pPr>
            <w:fldSimple w:instr=" DOCPROPERTY  Spec#  \* MERGEFORMAT ">
              <w:r w:rsidR="00E13F3D" w:rsidRPr="00410371">
                <w:rPr>
                  <w:b/>
                  <w:noProof/>
                  <w:sz w:val="28"/>
                </w:rPr>
                <w:t>23.502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626B2" w:rsidP="00547111">
            <w:pPr>
              <w:pStyle w:val="CRCoverPage"/>
              <w:spacing w:after="0"/>
              <w:rPr>
                <w:noProof/>
              </w:rPr>
            </w:pPr>
            <w:fldSimple w:instr=" DOCPROPERTY  Cr#  \* MERGEFORMAT ">
              <w:r w:rsidR="00E13F3D" w:rsidRPr="00410371">
                <w:rPr>
                  <w:b/>
                  <w:noProof/>
                  <w:sz w:val="28"/>
                </w:rPr>
                <w:t>4839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7AE50D" w:rsidR="001E41F3" w:rsidRPr="00410371" w:rsidRDefault="00D626B2"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0273D7" w:rsidR="001E41F3" w:rsidRPr="00410371" w:rsidRDefault="00D626B2">
            <w:pPr>
              <w:pStyle w:val="CRCoverPage"/>
              <w:spacing w:after="0"/>
              <w:jc w:val="center"/>
              <w:rPr>
                <w:noProof/>
                <w:sz w:val="28"/>
              </w:rPr>
            </w:pPr>
            <w:fldSimple w:instr=" DOCPROPERTY  Version  \* MERGEFORMAT ">
              <w:r w:rsidR="00E13F3D" w:rsidRPr="00410371">
                <w:rPr>
                  <w:b/>
                  <w:noProof/>
                  <w:sz w:val="28"/>
                </w:rPr>
                <w:t>19.</w:t>
              </w:r>
              <w:r w:rsidR="00215E26">
                <w:rPr>
                  <w:b/>
                  <w:noProof/>
                  <w:sz w:val="28"/>
                </w:rPr>
                <w:t>1</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601406" w:rsidR="00F25D98" w:rsidRDefault="003416B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42EAA7" w:rsidR="001E41F3" w:rsidRDefault="00927C0A">
            <w:pPr>
              <w:pStyle w:val="CRCoverPage"/>
              <w:spacing w:after="0"/>
              <w:ind w:left="100"/>
              <w:rPr>
                <w:noProof/>
              </w:rPr>
            </w:pPr>
            <w:r>
              <w:t xml:space="preserve">KI#4 impacts: </w:t>
            </w:r>
            <w:fldSimple w:instr=" DOCPROPERTY  CrTitle  \* MERGEFORMAT ">
              <w:r w:rsidR="002640DD">
                <w:t xml:space="preserve">Example mitigation actions </w:t>
              </w:r>
              <w:r>
                <w:t>and SCP event exposure</w:t>
              </w:r>
            </w:fldSimple>
            <w: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626B2">
            <w:pPr>
              <w:pStyle w:val="CRCoverPage"/>
              <w:spacing w:after="0"/>
              <w:ind w:left="100"/>
              <w:rPr>
                <w:noProof/>
              </w:rPr>
            </w:pPr>
            <w:fldSimple w:instr=" DOCPROPERTY  SourceIfWg  \* MERGEFORMAT ">
              <w:r w:rsidR="00E13F3D">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441B4F" w:rsidR="001E41F3" w:rsidRDefault="003416B1" w:rsidP="00547111">
            <w:pPr>
              <w:pStyle w:val="CRCoverPage"/>
              <w:spacing w:after="0"/>
              <w:ind w:left="100"/>
              <w:rPr>
                <w:noProof/>
              </w:rPr>
            </w:pPr>
            <w:r>
              <w:t>S2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626B2">
            <w:pPr>
              <w:pStyle w:val="CRCoverPage"/>
              <w:spacing w:after="0"/>
              <w:ind w:left="100"/>
              <w:rPr>
                <w:noProof/>
              </w:rPr>
            </w:pPr>
            <w:fldSimple w:instr=" DOCPROPERTY  RelatedWis  \* MERGEFORMAT ">
              <w:r w:rsidR="00E13F3D">
                <w:rPr>
                  <w:noProof/>
                </w:rPr>
                <w:t>AIML_CN</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F2DD66" w:rsidR="001E41F3" w:rsidRDefault="00D626B2">
            <w:pPr>
              <w:pStyle w:val="CRCoverPage"/>
              <w:spacing w:after="0"/>
              <w:ind w:left="100"/>
              <w:rPr>
                <w:noProof/>
              </w:rPr>
            </w:pPr>
            <w:fldSimple w:instr=" DOCPROPERTY  ResDate  \* MERGEFORMAT ">
              <w:r w:rsidR="00D24991">
                <w:rPr>
                  <w:noProof/>
                </w:rPr>
                <w:t>2024-</w:t>
              </w:r>
              <w:r w:rsidR="00215E26">
                <w:rPr>
                  <w:noProof/>
                </w:rPr>
                <w:t>10</w:t>
              </w:r>
              <w:r w:rsidR="00D24991">
                <w:rPr>
                  <w:noProof/>
                </w:rPr>
                <w:t>-</w:t>
              </w:r>
              <w:r w:rsidR="00215E26">
                <w:rPr>
                  <w:noProof/>
                </w:rPr>
                <w:t>0</w:t>
              </w:r>
              <w:r w:rsidR="00D24991">
                <w:rPr>
                  <w:noProof/>
                </w:rPr>
                <w:t>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626B2"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626B2">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AE05E4" w14:textId="2D94F46F" w:rsidR="00927C0A" w:rsidRDefault="00927C0A" w:rsidP="00927C0A">
            <w:pPr>
              <w:pStyle w:val="CRCoverPage"/>
              <w:numPr>
                <w:ilvl w:val="0"/>
                <w:numId w:val="1"/>
              </w:numPr>
              <w:spacing w:after="0"/>
              <w:rPr>
                <w:noProof/>
              </w:rPr>
            </w:pPr>
            <w:r>
              <w:rPr>
                <w:noProof/>
                <w:lang w:val="en-US"/>
              </w:rPr>
              <w:t xml:space="preserve">For SCP event exposude, see </w:t>
            </w:r>
            <w:r>
              <w:rPr>
                <w:noProof/>
              </w:rPr>
              <w:t>considerations in S2-24</w:t>
            </w:r>
            <w:r>
              <w:rPr>
                <w:noProof/>
              </w:rPr>
              <w:t>11388</w:t>
            </w:r>
          </w:p>
          <w:p w14:paraId="22236039" w14:textId="77777777" w:rsidR="002638FE" w:rsidRDefault="002638FE" w:rsidP="002638FE">
            <w:pPr>
              <w:pStyle w:val="CRCoverPage"/>
              <w:spacing w:after="0"/>
              <w:ind w:left="460"/>
              <w:rPr>
                <w:noProof/>
              </w:rPr>
            </w:pPr>
          </w:p>
          <w:p w14:paraId="2A216D62" w14:textId="0C306481" w:rsidR="002638FE" w:rsidRDefault="002638FE" w:rsidP="00927C0A">
            <w:pPr>
              <w:pStyle w:val="CRCoverPage"/>
              <w:numPr>
                <w:ilvl w:val="0"/>
                <w:numId w:val="1"/>
              </w:numPr>
              <w:spacing w:after="0"/>
              <w:rPr>
                <w:noProof/>
              </w:rPr>
            </w:pPr>
            <w:r>
              <w:rPr>
                <w:noProof/>
              </w:rPr>
              <w:t>SMF and AMF can take mitigation actions based on a subscription to signalling storm analytics.</w:t>
            </w:r>
          </w:p>
          <w:p w14:paraId="37283036" w14:textId="77777777" w:rsidR="00927C0A" w:rsidRDefault="00927C0A" w:rsidP="001C448F">
            <w:pPr>
              <w:pStyle w:val="CRCoverPage"/>
              <w:spacing w:after="0"/>
              <w:ind w:left="100"/>
              <w:rPr>
                <w:noProof/>
              </w:rPr>
            </w:pPr>
          </w:p>
          <w:p w14:paraId="708AA7DE" w14:textId="09746FBE" w:rsidR="001E41F3" w:rsidRDefault="0056428E" w:rsidP="00927C0A">
            <w:pPr>
              <w:pStyle w:val="CRCoverPage"/>
              <w:numPr>
                <w:ilvl w:val="0"/>
                <w:numId w:val="1"/>
              </w:numPr>
              <w:spacing w:after="0"/>
              <w:rPr>
                <w:noProof/>
              </w:rPr>
            </w:pPr>
            <w:r>
              <w:rPr>
                <w:noProof/>
                <w:lang w:val="en-US"/>
              </w:rPr>
              <w:t>As agreed in the conclusions for key issue 4 in TR 23.700-84, t</w:t>
            </w:r>
            <w:r w:rsidRPr="0056428E">
              <w:rPr>
                <w:noProof/>
                <w:lang w:val="en-US"/>
              </w:rPr>
              <w:t xml:space="preserve">he SCP should be enabled to take actions to mitigate an observed or predicted signaling load caused by some other NF when being informed via analytics about it. </w:t>
            </w:r>
            <w:r>
              <w:rPr>
                <w:noProof/>
                <w:lang w:val="en-US"/>
              </w:rPr>
              <w:t>The</w:t>
            </w:r>
            <w:r w:rsidRPr="0056428E">
              <w:rPr>
                <w:noProof/>
                <w:lang w:val="en-US"/>
              </w:rPr>
              <w:t xml:space="preserve"> SCP itself is able to select other service producers than the NF diagnosed with current or expected future abnormal signaling, or to throttle or block signaling send by such an NF</w:t>
            </w:r>
            <w:r w:rsidR="001C448F">
              <w:rPr>
                <w:noProof/>
                <w:lang w:val="en-US"/>
              </w:rPr>
              <w:t xml:space="preserve"> service producer</w:t>
            </w:r>
            <w:r w:rsidRPr="0056428E">
              <w:rPr>
                <w:noProof/>
                <w:lang w:val="en-US"/>
              </w:rPr>
              <w:t xml:space="preserve">. </w:t>
            </w:r>
            <w:r>
              <w:rPr>
                <w:noProof/>
                <w:lang w:val="en-US"/>
              </w:rPr>
              <w:t>Further, the</w:t>
            </w:r>
            <w:r w:rsidRPr="0056428E">
              <w:rPr>
                <w:noProof/>
                <w:lang w:val="en-US"/>
              </w:rPr>
              <w:t xml:space="preserve"> NF service producer and consumer have more far-reaching possibilities for mitigation actions. For instance, the SCP is hardly able to select message exchanges or users to handle with priority based on application logic. </w:t>
            </w:r>
            <w:r w:rsidR="001C448F">
              <w:rPr>
                <w:noProof/>
                <w:lang w:val="en-US"/>
              </w:rPr>
              <w:t>It is suggested that the SCP can propagate related information in signalling messages, with details about the related information and mitigations actions left to stage 3, as TS 29.500 already defines information about load and overlaod control that can be embedded in signalling messages.</w:t>
            </w:r>
            <w:r w:rsidR="00FA3B54">
              <w:rPr>
                <w:noProof/>
                <w:lang w:val="en-US"/>
              </w:rPr>
              <w:t xml:space="preserve"> In addition, the SCP profile at the NRF contains information about SCP domains and </w:t>
            </w:r>
            <w:r w:rsidR="0038261A">
              <w:rPr>
                <w:noProof/>
                <w:lang w:val="en-US"/>
              </w:rPr>
              <w:t>NF sets reachable through the SCP that can be updated if the SCP determines not to propagate any more messages towards those SCP domains or NF sets due to a signalling storm.</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C448F" w14:paraId="21016551" w14:textId="77777777" w:rsidTr="00547111">
        <w:tc>
          <w:tcPr>
            <w:tcW w:w="2694" w:type="dxa"/>
            <w:gridSpan w:val="2"/>
            <w:tcBorders>
              <w:left w:val="single" w:sz="4" w:space="0" w:color="auto"/>
            </w:tcBorders>
          </w:tcPr>
          <w:p w14:paraId="49433147" w14:textId="77777777" w:rsidR="001C448F" w:rsidRDefault="001C448F" w:rsidP="001C44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215074" w14:textId="5C30BB96" w:rsidR="00927C0A" w:rsidRDefault="00927C0A" w:rsidP="002638FE">
            <w:pPr>
              <w:pStyle w:val="CRCoverPage"/>
              <w:numPr>
                <w:ilvl w:val="0"/>
                <w:numId w:val="2"/>
              </w:numPr>
              <w:spacing w:after="0"/>
              <w:rPr>
                <w:noProof/>
              </w:rPr>
            </w:pPr>
            <w:r w:rsidRPr="00D91192">
              <w:rPr>
                <w:noProof/>
              </w:rPr>
              <w:t>Define SCP Event Exposure service to enable SCP to help detecting a signaling storm</w:t>
            </w:r>
          </w:p>
          <w:p w14:paraId="7E592B9B" w14:textId="77777777" w:rsidR="002638FE" w:rsidRDefault="002638FE" w:rsidP="002638FE">
            <w:pPr>
              <w:pStyle w:val="CRCoverPage"/>
              <w:spacing w:after="0"/>
              <w:ind w:left="100"/>
              <w:rPr>
                <w:noProof/>
              </w:rPr>
            </w:pPr>
          </w:p>
          <w:p w14:paraId="7F0713EB" w14:textId="77777777" w:rsidR="002638FE" w:rsidRDefault="002638FE" w:rsidP="002638FE">
            <w:pPr>
              <w:pStyle w:val="CRCoverPage"/>
              <w:numPr>
                <w:ilvl w:val="0"/>
                <w:numId w:val="2"/>
              </w:numPr>
              <w:spacing w:after="0"/>
              <w:rPr>
                <w:noProof/>
              </w:rPr>
            </w:pPr>
            <w:r>
              <w:rPr>
                <w:noProof/>
              </w:rPr>
              <w:t>SMF and AMF can take mitigation actions based on a subscription to signalling storm analytics.</w:t>
            </w:r>
          </w:p>
          <w:p w14:paraId="738D3EED" w14:textId="77777777" w:rsidR="00927C0A" w:rsidRDefault="00927C0A" w:rsidP="001C448F">
            <w:pPr>
              <w:pStyle w:val="CRCoverPage"/>
              <w:spacing w:after="0"/>
              <w:ind w:left="100"/>
              <w:rPr>
                <w:noProof/>
              </w:rPr>
            </w:pPr>
          </w:p>
          <w:p w14:paraId="31C656EC" w14:textId="7F40E950" w:rsidR="001C448F" w:rsidRDefault="001C448F" w:rsidP="002638FE">
            <w:pPr>
              <w:pStyle w:val="CRCoverPage"/>
              <w:numPr>
                <w:ilvl w:val="0"/>
                <w:numId w:val="2"/>
              </w:numPr>
              <w:spacing w:after="0"/>
              <w:rPr>
                <w:noProof/>
              </w:rPr>
            </w:pPr>
            <w:r w:rsidRPr="00291576">
              <w:rPr>
                <w:noProof/>
              </w:rPr>
              <w:lastRenderedPageBreak/>
              <w:t xml:space="preserve">The SCP </w:t>
            </w:r>
            <w:r>
              <w:rPr>
                <w:noProof/>
              </w:rPr>
              <w:t xml:space="preserve">may </w:t>
            </w:r>
            <w:r w:rsidRPr="00291576">
              <w:rPr>
                <w:noProof/>
              </w:rPr>
              <w:t>subscribe at the NWDAF for analytics related to abnormal network behavior</w:t>
            </w:r>
            <w:r>
              <w:rPr>
                <w:noProof/>
              </w:rPr>
              <w:t>,</w:t>
            </w:r>
            <w:r w:rsidRPr="00291576">
              <w:rPr>
                <w:noProof/>
              </w:rPr>
              <w:t xml:space="preserve"> signaling storm</w:t>
            </w:r>
            <w:r>
              <w:rPr>
                <w:noProof/>
              </w:rPr>
              <w:t xml:space="preserve">, or NF load, and then obtain related information from the NWDAF as specified in TS 23.288. </w:t>
            </w:r>
            <w:r w:rsidRPr="001C448F">
              <w:rPr>
                <w:noProof/>
              </w:rPr>
              <w:t>The SCP selects the target NF service producer and may take the analytics information obtained from the NWDAF into consideration for that selection; the SCP can select target NF service producers displaying no abnormal behavior or reject request with appropriate error information</w:t>
            </w:r>
            <w:r>
              <w:rPr>
                <w:noProof/>
              </w:rPr>
              <w:t xml:space="preserve">. </w:t>
            </w:r>
            <w:r w:rsidRPr="001C448F">
              <w:rPr>
                <w:noProof/>
              </w:rPr>
              <w:t xml:space="preserve">The SCP may include information related to abnormal network behavior </w:t>
            </w:r>
            <w:r w:rsidR="001A4171">
              <w:rPr>
                <w:noProof/>
              </w:rPr>
              <w:t>in s</w:t>
            </w:r>
            <w:r w:rsidR="0038261A">
              <w:rPr>
                <w:noProof/>
              </w:rPr>
              <w:t>i</w:t>
            </w:r>
            <w:r w:rsidR="001A4171">
              <w:rPr>
                <w:noProof/>
              </w:rPr>
              <w:t>gnalling it forwards to NF service producer or NF consumer to enable them to take mitigation actions.</w:t>
            </w:r>
            <w:r w:rsidR="0038261A">
              <w:rPr>
                <w:noProof/>
              </w:rPr>
              <w:t xml:space="preserve"> T</w:t>
            </w:r>
            <w:r w:rsidR="0038261A" w:rsidRPr="0038261A">
              <w:rPr>
                <w:noProof/>
              </w:rPr>
              <w:t>he SCP can also updates its profile at the NRF to indicate that certain NF sets or SCP domains are no longer reachable through the SCP</w:t>
            </w:r>
            <w:r w:rsidR="0038261A">
              <w:rPr>
                <w:noProof/>
              </w:rPr>
              <w:t>.</w:t>
            </w:r>
          </w:p>
        </w:tc>
      </w:tr>
      <w:tr w:rsidR="001C448F" w14:paraId="1F886379" w14:textId="77777777" w:rsidTr="00547111">
        <w:tc>
          <w:tcPr>
            <w:tcW w:w="2694" w:type="dxa"/>
            <w:gridSpan w:val="2"/>
            <w:tcBorders>
              <w:left w:val="single" w:sz="4" w:space="0" w:color="auto"/>
            </w:tcBorders>
          </w:tcPr>
          <w:p w14:paraId="4D989623" w14:textId="77777777" w:rsidR="001C448F" w:rsidRDefault="001C448F" w:rsidP="001C448F">
            <w:pPr>
              <w:pStyle w:val="CRCoverPage"/>
              <w:spacing w:after="0"/>
              <w:rPr>
                <w:b/>
                <w:i/>
                <w:noProof/>
                <w:sz w:val="8"/>
                <w:szCs w:val="8"/>
              </w:rPr>
            </w:pPr>
          </w:p>
        </w:tc>
        <w:tc>
          <w:tcPr>
            <w:tcW w:w="6946" w:type="dxa"/>
            <w:gridSpan w:val="9"/>
            <w:tcBorders>
              <w:right w:val="single" w:sz="4" w:space="0" w:color="auto"/>
            </w:tcBorders>
          </w:tcPr>
          <w:p w14:paraId="71C4A204" w14:textId="77777777" w:rsidR="001C448F" w:rsidRDefault="001C448F" w:rsidP="001C448F">
            <w:pPr>
              <w:pStyle w:val="CRCoverPage"/>
              <w:spacing w:after="0"/>
              <w:rPr>
                <w:noProof/>
                <w:sz w:val="8"/>
                <w:szCs w:val="8"/>
              </w:rPr>
            </w:pPr>
          </w:p>
        </w:tc>
      </w:tr>
      <w:tr w:rsidR="001C448F" w14:paraId="678D7BF9" w14:textId="77777777" w:rsidTr="00547111">
        <w:tc>
          <w:tcPr>
            <w:tcW w:w="2694" w:type="dxa"/>
            <w:gridSpan w:val="2"/>
            <w:tcBorders>
              <w:left w:val="single" w:sz="4" w:space="0" w:color="auto"/>
              <w:bottom w:val="single" w:sz="4" w:space="0" w:color="auto"/>
            </w:tcBorders>
          </w:tcPr>
          <w:p w14:paraId="4E5CE1B6" w14:textId="77777777" w:rsidR="001C448F" w:rsidRDefault="001C448F" w:rsidP="001C44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604B1A" w:rsidR="001C448F" w:rsidRDefault="001A4171" w:rsidP="001C448F">
            <w:pPr>
              <w:pStyle w:val="CRCoverPage"/>
              <w:spacing w:after="0"/>
              <w:ind w:left="100"/>
              <w:rPr>
                <w:noProof/>
              </w:rPr>
            </w:pPr>
            <w:r>
              <w:rPr>
                <w:noProof/>
              </w:rPr>
              <w:t>Conclusions to key issue 4 are not fully implemented</w:t>
            </w:r>
            <w:r w:rsidR="00927C0A">
              <w:rPr>
                <w:noProof/>
              </w:rPr>
              <w:t xml:space="preserve">. Example Mitigation actions are not documented. </w:t>
            </w:r>
            <w:r w:rsidR="00927C0A">
              <w:rPr>
                <w:noProof/>
              </w:rPr>
              <w:t>Missing input dat</w:t>
            </w:r>
            <w:r w:rsidR="00927C0A">
              <w:rPr>
                <w:noProof/>
              </w:rPr>
              <w:t>a</w:t>
            </w:r>
            <w:r w:rsidR="00927C0A">
              <w:rPr>
                <w:noProof/>
              </w:rPr>
              <w:t xml:space="preserve"> may impede an NWDAF from detecting a signalling storm</w:t>
            </w:r>
          </w:p>
        </w:tc>
      </w:tr>
      <w:tr w:rsidR="001C448F" w14:paraId="034AF533" w14:textId="77777777" w:rsidTr="00547111">
        <w:tc>
          <w:tcPr>
            <w:tcW w:w="2694" w:type="dxa"/>
            <w:gridSpan w:val="2"/>
          </w:tcPr>
          <w:p w14:paraId="39D9EB5B" w14:textId="77777777" w:rsidR="001C448F" w:rsidRDefault="001C448F" w:rsidP="001C448F">
            <w:pPr>
              <w:pStyle w:val="CRCoverPage"/>
              <w:spacing w:after="0"/>
              <w:rPr>
                <w:b/>
                <w:i/>
                <w:noProof/>
                <w:sz w:val="8"/>
                <w:szCs w:val="8"/>
              </w:rPr>
            </w:pPr>
          </w:p>
        </w:tc>
        <w:tc>
          <w:tcPr>
            <w:tcW w:w="6946" w:type="dxa"/>
            <w:gridSpan w:val="9"/>
          </w:tcPr>
          <w:p w14:paraId="7826CB1C" w14:textId="77777777" w:rsidR="001C448F" w:rsidRDefault="001C448F" w:rsidP="001C448F">
            <w:pPr>
              <w:pStyle w:val="CRCoverPage"/>
              <w:spacing w:after="0"/>
              <w:rPr>
                <w:noProof/>
                <w:sz w:val="8"/>
                <w:szCs w:val="8"/>
              </w:rPr>
            </w:pPr>
          </w:p>
        </w:tc>
      </w:tr>
      <w:tr w:rsidR="001C448F" w14:paraId="6A17D7AC" w14:textId="77777777" w:rsidTr="00547111">
        <w:tc>
          <w:tcPr>
            <w:tcW w:w="2694" w:type="dxa"/>
            <w:gridSpan w:val="2"/>
            <w:tcBorders>
              <w:top w:val="single" w:sz="4" w:space="0" w:color="auto"/>
              <w:left w:val="single" w:sz="4" w:space="0" w:color="auto"/>
            </w:tcBorders>
          </w:tcPr>
          <w:p w14:paraId="6DAD5B19" w14:textId="77777777" w:rsidR="001C448F" w:rsidRDefault="001C448F" w:rsidP="001C448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1EF210" w:rsidR="001C448F" w:rsidRDefault="002638FE" w:rsidP="001C448F">
            <w:pPr>
              <w:pStyle w:val="CRCoverPage"/>
              <w:spacing w:after="0"/>
              <w:ind w:left="100"/>
              <w:rPr>
                <w:noProof/>
              </w:rPr>
            </w:pPr>
            <w:r>
              <w:rPr>
                <w:noProof/>
              </w:rPr>
              <w:t>4.3.1, 4.17.9 new 5.2.X</w:t>
            </w:r>
          </w:p>
        </w:tc>
      </w:tr>
      <w:tr w:rsidR="001C448F" w14:paraId="56E1E6C3" w14:textId="77777777" w:rsidTr="00547111">
        <w:tc>
          <w:tcPr>
            <w:tcW w:w="2694" w:type="dxa"/>
            <w:gridSpan w:val="2"/>
            <w:tcBorders>
              <w:left w:val="single" w:sz="4" w:space="0" w:color="auto"/>
            </w:tcBorders>
          </w:tcPr>
          <w:p w14:paraId="2FB9DE77" w14:textId="77777777" w:rsidR="001C448F" w:rsidRDefault="001C448F" w:rsidP="001C448F">
            <w:pPr>
              <w:pStyle w:val="CRCoverPage"/>
              <w:spacing w:after="0"/>
              <w:rPr>
                <w:b/>
                <w:i/>
                <w:noProof/>
                <w:sz w:val="8"/>
                <w:szCs w:val="8"/>
              </w:rPr>
            </w:pPr>
          </w:p>
        </w:tc>
        <w:tc>
          <w:tcPr>
            <w:tcW w:w="6946" w:type="dxa"/>
            <w:gridSpan w:val="9"/>
            <w:tcBorders>
              <w:right w:val="single" w:sz="4" w:space="0" w:color="auto"/>
            </w:tcBorders>
          </w:tcPr>
          <w:p w14:paraId="0898542D" w14:textId="77777777" w:rsidR="001C448F" w:rsidRDefault="001C448F" w:rsidP="001C448F">
            <w:pPr>
              <w:pStyle w:val="CRCoverPage"/>
              <w:spacing w:after="0"/>
              <w:rPr>
                <w:noProof/>
                <w:sz w:val="8"/>
                <w:szCs w:val="8"/>
              </w:rPr>
            </w:pPr>
          </w:p>
        </w:tc>
      </w:tr>
      <w:tr w:rsidR="001C448F" w14:paraId="76F95A8B" w14:textId="77777777" w:rsidTr="00547111">
        <w:tc>
          <w:tcPr>
            <w:tcW w:w="2694" w:type="dxa"/>
            <w:gridSpan w:val="2"/>
            <w:tcBorders>
              <w:left w:val="single" w:sz="4" w:space="0" w:color="auto"/>
            </w:tcBorders>
          </w:tcPr>
          <w:p w14:paraId="335EAB52" w14:textId="77777777" w:rsidR="001C448F" w:rsidRDefault="001C448F" w:rsidP="001C44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C448F" w:rsidRDefault="001C448F" w:rsidP="001C44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C448F" w:rsidRDefault="001C448F" w:rsidP="001C448F">
            <w:pPr>
              <w:pStyle w:val="CRCoverPage"/>
              <w:spacing w:after="0"/>
              <w:jc w:val="center"/>
              <w:rPr>
                <w:b/>
                <w:caps/>
                <w:noProof/>
              </w:rPr>
            </w:pPr>
            <w:r>
              <w:rPr>
                <w:b/>
                <w:caps/>
                <w:noProof/>
              </w:rPr>
              <w:t>N</w:t>
            </w:r>
          </w:p>
        </w:tc>
        <w:tc>
          <w:tcPr>
            <w:tcW w:w="2977" w:type="dxa"/>
            <w:gridSpan w:val="4"/>
          </w:tcPr>
          <w:p w14:paraId="304CCBCB" w14:textId="77777777" w:rsidR="001C448F" w:rsidRDefault="001C448F" w:rsidP="001C44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C448F" w:rsidRDefault="001C448F" w:rsidP="001C448F">
            <w:pPr>
              <w:pStyle w:val="CRCoverPage"/>
              <w:spacing w:after="0"/>
              <w:ind w:left="99"/>
              <w:rPr>
                <w:noProof/>
              </w:rPr>
            </w:pPr>
          </w:p>
        </w:tc>
      </w:tr>
      <w:tr w:rsidR="001C448F" w14:paraId="34ACE2EB" w14:textId="77777777" w:rsidTr="00547111">
        <w:tc>
          <w:tcPr>
            <w:tcW w:w="2694" w:type="dxa"/>
            <w:gridSpan w:val="2"/>
            <w:tcBorders>
              <w:left w:val="single" w:sz="4" w:space="0" w:color="auto"/>
            </w:tcBorders>
          </w:tcPr>
          <w:p w14:paraId="571382F3" w14:textId="77777777" w:rsidR="001C448F" w:rsidRDefault="001C448F" w:rsidP="001C44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C448F" w:rsidRDefault="001C448F" w:rsidP="001C44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D41FB3" w:rsidR="001C448F" w:rsidRDefault="001C448F" w:rsidP="001C448F">
            <w:pPr>
              <w:pStyle w:val="CRCoverPage"/>
              <w:spacing w:after="0"/>
              <w:jc w:val="center"/>
              <w:rPr>
                <w:b/>
                <w:caps/>
                <w:noProof/>
              </w:rPr>
            </w:pPr>
            <w:r>
              <w:rPr>
                <w:b/>
                <w:caps/>
                <w:noProof/>
              </w:rPr>
              <w:t>x</w:t>
            </w:r>
          </w:p>
        </w:tc>
        <w:tc>
          <w:tcPr>
            <w:tcW w:w="2977" w:type="dxa"/>
            <w:gridSpan w:val="4"/>
          </w:tcPr>
          <w:p w14:paraId="7DB274D8" w14:textId="77777777" w:rsidR="001C448F" w:rsidRDefault="001C448F" w:rsidP="001C448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C448F" w:rsidRDefault="001C448F" w:rsidP="001C448F">
            <w:pPr>
              <w:pStyle w:val="CRCoverPage"/>
              <w:spacing w:after="0"/>
              <w:ind w:left="99"/>
              <w:rPr>
                <w:noProof/>
              </w:rPr>
            </w:pPr>
            <w:r>
              <w:rPr>
                <w:noProof/>
              </w:rPr>
              <w:t xml:space="preserve">TS/TR ... CR ... </w:t>
            </w:r>
          </w:p>
        </w:tc>
      </w:tr>
      <w:tr w:rsidR="001C448F" w14:paraId="446DDBAC" w14:textId="77777777" w:rsidTr="00547111">
        <w:tc>
          <w:tcPr>
            <w:tcW w:w="2694" w:type="dxa"/>
            <w:gridSpan w:val="2"/>
            <w:tcBorders>
              <w:left w:val="single" w:sz="4" w:space="0" w:color="auto"/>
            </w:tcBorders>
          </w:tcPr>
          <w:p w14:paraId="678A1AA6" w14:textId="77777777" w:rsidR="001C448F" w:rsidRDefault="001C448F" w:rsidP="001C44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C448F" w:rsidRDefault="001C448F" w:rsidP="001C44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D0CB4D" w:rsidR="001C448F" w:rsidRDefault="001C448F" w:rsidP="001C448F">
            <w:pPr>
              <w:pStyle w:val="CRCoverPage"/>
              <w:spacing w:after="0"/>
              <w:jc w:val="center"/>
              <w:rPr>
                <w:b/>
                <w:caps/>
                <w:noProof/>
              </w:rPr>
            </w:pPr>
            <w:r>
              <w:rPr>
                <w:b/>
                <w:caps/>
                <w:noProof/>
              </w:rPr>
              <w:t>x</w:t>
            </w:r>
          </w:p>
        </w:tc>
        <w:tc>
          <w:tcPr>
            <w:tcW w:w="2977" w:type="dxa"/>
            <w:gridSpan w:val="4"/>
          </w:tcPr>
          <w:p w14:paraId="1A4306D9" w14:textId="77777777" w:rsidR="001C448F" w:rsidRDefault="001C448F" w:rsidP="001C448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C448F" w:rsidRDefault="001C448F" w:rsidP="001C448F">
            <w:pPr>
              <w:pStyle w:val="CRCoverPage"/>
              <w:spacing w:after="0"/>
              <w:ind w:left="99"/>
              <w:rPr>
                <w:noProof/>
              </w:rPr>
            </w:pPr>
            <w:r>
              <w:rPr>
                <w:noProof/>
              </w:rPr>
              <w:t xml:space="preserve">TS/TR ... CR ... </w:t>
            </w:r>
          </w:p>
        </w:tc>
      </w:tr>
      <w:tr w:rsidR="001C448F" w14:paraId="55C714D2" w14:textId="77777777" w:rsidTr="00547111">
        <w:tc>
          <w:tcPr>
            <w:tcW w:w="2694" w:type="dxa"/>
            <w:gridSpan w:val="2"/>
            <w:tcBorders>
              <w:left w:val="single" w:sz="4" w:space="0" w:color="auto"/>
            </w:tcBorders>
          </w:tcPr>
          <w:p w14:paraId="45913E62" w14:textId="77777777" w:rsidR="001C448F" w:rsidRDefault="001C448F" w:rsidP="001C44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C448F" w:rsidRDefault="001C448F" w:rsidP="001C44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EDE5B6" w:rsidR="001C448F" w:rsidRDefault="001C448F" w:rsidP="001C448F">
            <w:pPr>
              <w:pStyle w:val="CRCoverPage"/>
              <w:spacing w:after="0"/>
              <w:jc w:val="center"/>
              <w:rPr>
                <w:b/>
                <w:caps/>
                <w:noProof/>
              </w:rPr>
            </w:pPr>
            <w:r>
              <w:rPr>
                <w:b/>
                <w:caps/>
                <w:noProof/>
              </w:rPr>
              <w:t>x</w:t>
            </w:r>
          </w:p>
        </w:tc>
        <w:tc>
          <w:tcPr>
            <w:tcW w:w="2977" w:type="dxa"/>
            <w:gridSpan w:val="4"/>
          </w:tcPr>
          <w:p w14:paraId="1B4FF921" w14:textId="77777777" w:rsidR="001C448F" w:rsidRDefault="001C448F" w:rsidP="001C448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C448F" w:rsidRDefault="001C448F" w:rsidP="001C448F">
            <w:pPr>
              <w:pStyle w:val="CRCoverPage"/>
              <w:spacing w:after="0"/>
              <w:ind w:left="99"/>
              <w:rPr>
                <w:noProof/>
              </w:rPr>
            </w:pPr>
            <w:r>
              <w:rPr>
                <w:noProof/>
              </w:rPr>
              <w:t xml:space="preserve">TS/TR ... CR ... </w:t>
            </w:r>
          </w:p>
        </w:tc>
      </w:tr>
      <w:tr w:rsidR="001C448F" w14:paraId="60DF82CC" w14:textId="77777777" w:rsidTr="008863B9">
        <w:tc>
          <w:tcPr>
            <w:tcW w:w="2694" w:type="dxa"/>
            <w:gridSpan w:val="2"/>
            <w:tcBorders>
              <w:left w:val="single" w:sz="4" w:space="0" w:color="auto"/>
            </w:tcBorders>
          </w:tcPr>
          <w:p w14:paraId="517696CD" w14:textId="77777777" w:rsidR="001C448F" w:rsidRDefault="001C448F" w:rsidP="001C448F">
            <w:pPr>
              <w:pStyle w:val="CRCoverPage"/>
              <w:spacing w:after="0"/>
              <w:rPr>
                <w:b/>
                <w:i/>
                <w:noProof/>
              </w:rPr>
            </w:pPr>
          </w:p>
        </w:tc>
        <w:tc>
          <w:tcPr>
            <w:tcW w:w="6946" w:type="dxa"/>
            <w:gridSpan w:val="9"/>
            <w:tcBorders>
              <w:right w:val="single" w:sz="4" w:space="0" w:color="auto"/>
            </w:tcBorders>
          </w:tcPr>
          <w:p w14:paraId="4D84207F" w14:textId="77777777" w:rsidR="001C448F" w:rsidRDefault="001C448F" w:rsidP="001C448F">
            <w:pPr>
              <w:pStyle w:val="CRCoverPage"/>
              <w:spacing w:after="0"/>
              <w:rPr>
                <w:noProof/>
              </w:rPr>
            </w:pPr>
          </w:p>
        </w:tc>
      </w:tr>
      <w:tr w:rsidR="001C448F" w14:paraId="556B87B6" w14:textId="77777777" w:rsidTr="008863B9">
        <w:tc>
          <w:tcPr>
            <w:tcW w:w="2694" w:type="dxa"/>
            <w:gridSpan w:val="2"/>
            <w:tcBorders>
              <w:left w:val="single" w:sz="4" w:space="0" w:color="auto"/>
              <w:bottom w:val="single" w:sz="4" w:space="0" w:color="auto"/>
            </w:tcBorders>
          </w:tcPr>
          <w:p w14:paraId="79A9C411" w14:textId="77777777" w:rsidR="001C448F" w:rsidRDefault="001C448F" w:rsidP="001C448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C448F" w:rsidRDefault="001C448F" w:rsidP="001C448F">
            <w:pPr>
              <w:pStyle w:val="CRCoverPage"/>
              <w:spacing w:after="0"/>
              <w:ind w:left="100"/>
              <w:rPr>
                <w:noProof/>
              </w:rPr>
            </w:pPr>
          </w:p>
        </w:tc>
      </w:tr>
      <w:tr w:rsidR="001C448F" w:rsidRPr="008863B9" w14:paraId="45BFE792" w14:textId="77777777" w:rsidTr="008863B9">
        <w:tc>
          <w:tcPr>
            <w:tcW w:w="2694" w:type="dxa"/>
            <w:gridSpan w:val="2"/>
            <w:tcBorders>
              <w:top w:val="single" w:sz="4" w:space="0" w:color="auto"/>
              <w:bottom w:val="single" w:sz="4" w:space="0" w:color="auto"/>
            </w:tcBorders>
          </w:tcPr>
          <w:p w14:paraId="194242DD" w14:textId="77777777" w:rsidR="001C448F" w:rsidRPr="008863B9" w:rsidRDefault="001C448F" w:rsidP="001C448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C448F" w:rsidRPr="008863B9" w:rsidRDefault="001C448F" w:rsidP="001C448F">
            <w:pPr>
              <w:pStyle w:val="CRCoverPage"/>
              <w:spacing w:after="0"/>
              <w:ind w:left="100"/>
              <w:rPr>
                <w:noProof/>
                <w:sz w:val="8"/>
                <w:szCs w:val="8"/>
              </w:rPr>
            </w:pPr>
          </w:p>
        </w:tc>
      </w:tr>
      <w:tr w:rsidR="001C448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C448F" w:rsidRDefault="001C448F" w:rsidP="001C448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C448F" w:rsidRDefault="001C448F" w:rsidP="001C448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1E0DE84C"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0EB038AE" w14:textId="77777777" w:rsidR="002638FE" w:rsidRPr="002638FE" w:rsidRDefault="002638FE" w:rsidP="002638FE">
      <w:pPr>
        <w:pBdr>
          <w:top w:val="single" w:sz="4" w:space="1" w:color="auto"/>
          <w:left w:val="single" w:sz="4" w:space="4" w:color="auto"/>
          <w:bottom w:val="single" w:sz="4" w:space="1" w:color="auto"/>
          <w:right w:val="single" w:sz="4" w:space="4" w:color="auto"/>
        </w:pBdr>
        <w:jc w:val="center"/>
        <w:rPr>
          <w:sz w:val="40"/>
        </w:rPr>
      </w:pPr>
      <w:bookmarkStart w:id="1" w:name="_Toc20204274"/>
      <w:bookmarkStart w:id="2" w:name="_Toc27894966"/>
      <w:bookmarkStart w:id="3" w:name="_Toc36192047"/>
      <w:bookmarkStart w:id="4" w:name="_Toc45193137"/>
      <w:bookmarkStart w:id="5" w:name="_Toc47592769"/>
      <w:bookmarkStart w:id="6" w:name="_Toc51834856"/>
      <w:bookmarkStart w:id="7" w:name="_Toc170197788"/>
      <w:bookmarkStart w:id="8" w:name="_Toc20203970"/>
      <w:bookmarkStart w:id="9" w:name="_Toc27894655"/>
      <w:bookmarkStart w:id="10" w:name="_Toc36191722"/>
      <w:bookmarkStart w:id="11" w:name="_Toc45192808"/>
      <w:bookmarkStart w:id="12" w:name="_Toc47592440"/>
      <w:bookmarkStart w:id="13" w:name="_Toc51834521"/>
      <w:bookmarkStart w:id="14" w:name="_Toc178071421"/>
      <w:r w:rsidRPr="002638FE">
        <w:rPr>
          <w:sz w:val="40"/>
        </w:rPr>
        <w:lastRenderedPageBreak/>
        <w:t>1st change</w:t>
      </w:r>
    </w:p>
    <w:p w14:paraId="354011DE" w14:textId="299D32BD" w:rsidR="00927C0A" w:rsidRPr="00140E21" w:rsidRDefault="00927C0A" w:rsidP="00927C0A">
      <w:pPr>
        <w:pStyle w:val="Heading3"/>
      </w:pPr>
      <w:r w:rsidRPr="00140E21">
        <w:t>4.3.1</w:t>
      </w:r>
      <w:r w:rsidRPr="00140E21">
        <w:tab/>
        <w:t>General</w:t>
      </w:r>
      <w:bookmarkEnd w:id="8"/>
      <w:bookmarkEnd w:id="9"/>
      <w:bookmarkEnd w:id="10"/>
      <w:bookmarkEnd w:id="11"/>
      <w:bookmarkEnd w:id="12"/>
      <w:bookmarkEnd w:id="13"/>
      <w:bookmarkEnd w:id="14"/>
    </w:p>
    <w:p w14:paraId="75FA3634" w14:textId="77777777" w:rsidR="00927C0A" w:rsidRPr="00140E21" w:rsidRDefault="00927C0A" w:rsidP="00927C0A">
      <w:r w:rsidRPr="00140E21">
        <w:t>Clause 4.3 defines the Session Management related procedures. It refers to clause 4.4 for the N4 interactions.</w:t>
      </w:r>
    </w:p>
    <w:p w14:paraId="1AFE70D0" w14:textId="77777777" w:rsidR="00927C0A" w:rsidRPr="00140E21" w:rsidRDefault="00927C0A" w:rsidP="00927C0A">
      <w:r w:rsidRPr="00140E21">
        <w:t>As defined in</w:t>
      </w:r>
      <w:r w:rsidRPr="00EB0435">
        <w:t xml:space="preserve"> </w:t>
      </w:r>
      <w:r w:rsidRPr="00140E21">
        <w:t>clause 5.6.3</w:t>
      </w:r>
      <w:r>
        <w:t xml:space="preserve"> of TS </w:t>
      </w:r>
      <w:r w:rsidRPr="00140E21">
        <w:t>23.501</w:t>
      </w:r>
      <w:r>
        <w:t> </w:t>
      </w:r>
      <w:r w:rsidRPr="00140E21">
        <w:t>[2], considering the case of Home Routed PDU Session, the NAS SM information processing by SMF considers following kind of NAS SM information:</w:t>
      </w:r>
    </w:p>
    <w:p w14:paraId="2E3AA239" w14:textId="77777777" w:rsidR="00927C0A" w:rsidRPr="00140E21" w:rsidRDefault="00927C0A" w:rsidP="00927C0A">
      <w:pPr>
        <w:pStyle w:val="B1"/>
      </w:pPr>
      <w:r w:rsidRPr="00140E21">
        <w:t>-</w:t>
      </w:r>
      <w:r w:rsidRPr="00140E21">
        <w:tab/>
        <w:t>Information that both the V-SMF and H-SMF process: indication of the nature of the NAS SM signalling (e.g. PDU Session Establishment Request), PDU Session Type, Session-AMBR, UE addressing information (allocated IPv4 address, interface identifier).</w:t>
      </w:r>
    </w:p>
    <w:p w14:paraId="1A6E2333" w14:textId="77777777" w:rsidR="00927C0A" w:rsidRPr="00140E21" w:rsidRDefault="00927C0A" w:rsidP="00927C0A">
      <w:pPr>
        <w:pStyle w:val="B1"/>
      </w:pPr>
      <w:r w:rsidRPr="00140E21">
        <w:t>-</w:t>
      </w:r>
      <w:r w:rsidRPr="00140E21">
        <w:tab/>
        <w:t>Information that is not visible to the V-SMF, only processed by the H-SMF: SSC mode, Protocol Configuration Options, SM PDU DN Request Container, QoS Rule(s) and QoS Flow level QoS parameters if any for the QoS Flow(s) associated with the QoS rule(s).</w:t>
      </w:r>
    </w:p>
    <w:p w14:paraId="0E4921BD" w14:textId="77777777" w:rsidR="00927C0A" w:rsidRPr="00140E21" w:rsidRDefault="00927C0A" w:rsidP="00927C0A">
      <w:pPr>
        <w:pStyle w:val="NO"/>
      </w:pPr>
      <w:r w:rsidRPr="00140E21">
        <w:t>NOTE 1:</w:t>
      </w:r>
      <w:r w:rsidRPr="00140E21">
        <w:tab/>
        <w:t>"Information that is not visible to the V-SMF" refers to information that the V-SMF is to relay between the UE and the H-SMF (and that it can store in CDR) but that the V-SMF is not assumed to process otherwise.</w:t>
      </w:r>
    </w:p>
    <w:p w14:paraId="26A00AB5" w14:textId="77777777" w:rsidR="00927C0A" w:rsidRPr="00140E21" w:rsidRDefault="00927C0A" w:rsidP="00927C0A">
      <w:r w:rsidRPr="00140E21">
        <w:t>The NAS SM information processing split between V-SMF and H-SMF is transparent to the UE.</w:t>
      </w:r>
    </w:p>
    <w:p w14:paraId="64C77A53" w14:textId="77777777" w:rsidR="00927C0A" w:rsidRPr="00140E21" w:rsidRDefault="00927C0A" w:rsidP="00927C0A">
      <w:r w:rsidRPr="00140E21">
        <w:rPr>
          <w:lang w:eastAsia="fr-FR"/>
        </w:rPr>
        <w:t>Both V-SMF and H-SMF process information interpreted by the AMF as the PDU Session ID, the DNN, the S-NSSAI (with values for the Serving PLMN and HPLMN processed by the V-SMF</w:t>
      </w:r>
      <w:r>
        <w:rPr>
          <w:lang w:eastAsia="fr-FR"/>
        </w:rPr>
        <w:t xml:space="preserve"> and </w:t>
      </w:r>
      <w:r w:rsidRPr="00140E21">
        <w:rPr>
          <w:lang w:eastAsia="fr-FR"/>
        </w:rPr>
        <w:t>with a value for the HPLMN processed by the H-SMF).</w:t>
      </w:r>
    </w:p>
    <w:p w14:paraId="53ACA14F" w14:textId="77777777" w:rsidR="00927C0A" w:rsidRPr="00140E21" w:rsidRDefault="00927C0A" w:rsidP="00927C0A">
      <w:r w:rsidRPr="00140E21">
        <w:t>In the case of Home Routed PDU Session the H-SMF provides also the V-SMF with the IPv6 Prefix allocated to the PDU Session.</w:t>
      </w:r>
    </w:p>
    <w:p w14:paraId="20B547C4" w14:textId="77777777" w:rsidR="00927C0A" w:rsidRPr="00140E21" w:rsidRDefault="00927C0A" w:rsidP="00927C0A">
      <w:pPr>
        <w:pStyle w:val="NO"/>
      </w:pPr>
      <w:r w:rsidRPr="00140E21">
        <w:t>NOTE 2:</w:t>
      </w:r>
      <w:r w:rsidRPr="00140E21">
        <w:tab/>
        <w:t>IPv6 Prefix allocated to the PDU Session is provided to allow the V-SMF fulfilling regulatory requirements for data storage in the visited country.</w:t>
      </w:r>
    </w:p>
    <w:p w14:paraId="658EEB8A" w14:textId="77777777" w:rsidR="00927C0A" w:rsidRPr="00140E21" w:rsidRDefault="00927C0A" w:rsidP="00927C0A">
      <w:r w:rsidRPr="00140E21">
        <w:t xml:space="preserve">In </w:t>
      </w:r>
      <w:proofErr w:type="spellStart"/>
      <w:r w:rsidRPr="00140E21">
        <w:t>non roaming</w:t>
      </w:r>
      <w:proofErr w:type="spellEnd"/>
      <w:r w:rsidRPr="00140E21">
        <w:t xml:space="preserve"> and LBO cases the SMF processes all NAS SM information.</w:t>
      </w:r>
    </w:p>
    <w:p w14:paraId="36EEF5F5" w14:textId="77777777" w:rsidR="00927C0A" w:rsidRPr="00140E21" w:rsidRDefault="00927C0A" w:rsidP="00927C0A">
      <w:r w:rsidRPr="00140E21">
        <w:t>In HR roaming scenarios, in order to support SM features only requiring support from the H-SMF without impacting the V-SMF, as specified in detail in TS</w:t>
      </w:r>
      <w:r>
        <w:t> </w:t>
      </w:r>
      <w:r w:rsidRPr="00140E21">
        <w:t>29.502</w:t>
      </w:r>
      <w:r>
        <w:t> </w:t>
      </w:r>
      <w:r w:rsidRPr="00140E21">
        <w:t>[36]:</w:t>
      </w:r>
    </w:p>
    <w:p w14:paraId="085E9644" w14:textId="77777777" w:rsidR="00927C0A" w:rsidRPr="00140E21" w:rsidRDefault="00927C0A" w:rsidP="00927C0A">
      <w:pPr>
        <w:pStyle w:val="B1"/>
      </w:pPr>
      <w:r w:rsidRPr="00140E21">
        <w:t>-</w:t>
      </w:r>
      <w:r w:rsidRPr="00140E21">
        <w:tab/>
        <w:t>The V-SMF transfers NAS SM information, which is not visible to the V-SMF, in a container towards the H-SMF;</w:t>
      </w:r>
    </w:p>
    <w:p w14:paraId="2FB77583" w14:textId="77777777" w:rsidR="00927C0A" w:rsidRPr="00140E21" w:rsidRDefault="00927C0A" w:rsidP="00927C0A">
      <w:pPr>
        <w:pStyle w:val="B1"/>
      </w:pPr>
      <w:r w:rsidRPr="00140E21">
        <w:t>-</w:t>
      </w:r>
      <w:r w:rsidRPr="00140E21">
        <w:tab/>
        <w:t>The V-SMF transfers NAS SM information which it does not comprehend (unknown IEs or IEs with an unknown value not set to "reserved" according to the release to which the V-SMF complies), in a different container towards the H-SMF;</w:t>
      </w:r>
    </w:p>
    <w:p w14:paraId="2C23EF05" w14:textId="77777777" w:rsidR="00927C0A" w:rsidRPr="00140E21" w:rsidRDefault="00927C0A" w:rsidP="00927C0A">
      <w:pPr>
        <w:pStyle w:val="B1"/>
      </w:pPr>
      <w:r w:rsidRPr="00140E21">
        <w:t>-</w:t>
      </w:r>
      <w:r w:rsidRPr="00140E21">
        <w:tab/>
        <w:t>The H-SMF transfers NAS SM information which the V-SMF does not need to interpret, in one container towards the V-SMF;</w:t>
      </w:r>
    </w:p>
    <w:p w14:paraId="799550C7" w14:textId="77777777" w:rsidR="00927C0A" w:rsidRDefault="00927C0A" w:rsidP="00927C0A">
      <w:pPr>
        <w:pStyle w:val="B1"/>
      </w:pPr>
      <w:r w:rsidRPr="00140E21">
        <w:t>-</w:t>
      </w:r>
      <w:r w:rsidRPr="00140E21">
        <w:tab/>
        <w:t>The V-SMF appends unknown NAS SM information received in the N16 container at the end of the NAS SM message it sends to the UE.</w:t>
      </w:r>
    </w:p>
    <w:p w14:paraId="27B019FD" w14:textId="33D94D02" w:rsidR="00927C0A" w:rsidRDefault="00927C0A" w:rsidP="00927C0A">
      <w:pPr>
        <w:rPr>
          <w:ins w:id="15" w:author="Thomas Belling" w:date="2024-11-08T23:43:00Z" w16du:dateUtc="2024-11-08T22:43:00Z"/>
          <w:noProof/>
        </w:rPr>
      </w:pPr>
      <w:ins w:id="16" w:author="Thomas Belling" w:date="2024-11-08T23:43:00Z" w16du:dateUtc="2024-11-08T22:43:00Z">
        <w:r>
          <w:rPr>
            <w:noProof/>
          </w:rPr>
          <w:t xml:space="preserve">AMF and SMFs may subscribe at the NWDAF for </w:t>
        </w:r>
        <w:r w:rsidRPr="002C0CCA">
          <w:rPr>
            <w:noProof/>
          </w:rPr>
          <w:t>Signalling Storm Analytics</w:t>
        </w:r>
        <w:r>
          <w:rPr>
            <w:noProof/>
          </w:rPr>
          <w:t xml:space="preserve"> to obtain information related to signalling storms caused by excessive UE or NF signalling </w:t>
        </w:r>
      </w:ins>
      <w:ins w:id="17" w:author="Thomas Belling" w:date="2024-11-08T23:45:00Z" w16du:dateUtc="2024-11-08T22:45:00Z">
        <w:r>
          <w:rPr>
            <w:lang w:eastAsia="en-GB"/>
          </w:rPr>
          <w:t>as specified in TS 23.288 [50]</w:t>
        </w:r>
        <w:r>
          <w:rPr>
            <w:lang w:eastAsia="en-GB"/>
          </w:rPr>
          <w:t xml:space="preserve"> </w:t>
        </w:r>
      </w:ins>
      <w:ins w:id="18" w:author="Thomas Belling" w:date="2024-11-08T23:43:00Z" w16du:dateUtc="2024-11-08T22:43:00Z">
        <w:r>
          <w:rPr>
            <w:noProof/>
          </w:rPr>
          <w:t xml:space="preserve">and may decide to take mitigations actions as described in the present Clause 5.19 </w:t>
        </w:r>
      </w:ins>
      <w:ins w:id="19" w:author="Thomas Belling" w:date="2024-11-08T23:44:00Z" w16du:dateUtc="2024-11-08T22:44:00Z">
        <w:r>
          <w:t>of TS </w:t>
        </w:r>
        <w:r w:rsidRPr="00140E21">
          <w:t>23.501</w:t>
        </w:r>
        <w:r>
          <w:t> </w:t>
        </w:r>
        <w:r w:rsidRPr="00140E21">
          <w:t>[2],</w:t>
        </w:r>
      </w:ins>
      <w:ins w:id="20" w:author="Thomas Belling" w:date="2024-11-08T23:43:00Z" w16du:dateUtc="2024-11-08T22:43:00Z">
        <w:r>
          <w:rPr>
            <w:noProof/>
          </w:rPr>
          <w:t>based on the received analytics information.</w:t>
        </w:r>
      </w:ins>
    </w:p>
    <w:p w14:paraId="612B6512" w14:textId="012C5F01" w:rsidR="00927C0A" w:rsidRDefault="00927C0A" w:rsidP="00927C0A">
      <w:pPr>
        <w:rPr>
          <w:ins w:id="21" w:author="Thomas Belling" w:date="2024-11-08T23:43:00Z" w16du:dateUtc="2024-11-08T22:43:00Z"/>
          <w:noProof/>
        </w:rPr>
      </w:pPr>
      <w:ins w:id="22" w:author="Thomas Belling" w:date="2024-11-08T23:43:00Z" w16du:dateUtc="2024-11-08T22:43:00Z">
        <w:r>
          <w:rPr>
            <w:noProof/>
          </w:rPr>
          <w:t>.</w:t>
        </w:r>
      </w:ins>
    </w:p>
    <w:p w14:paraId="4A684A83" w14:textId="77777777" w:rsidR="00927C0A" w:rsidRPr="00140E21" w:rsidRDefault="00927C0A" w:rsidP="00927C0A">
      <w:pPr>
        <w:pStyle w:val="B1"/>
      </w:pPr>
    </w:p>
    <w:p w14:paraId="215793CB" w14:textId="77777777" w:rsidR="002638FE" w:rsidRPr="002638FE" w:rsidRDefault="002638FE" w:rsidP="002638FE">
      <w:pPr>
        <w:pBdr>
          <w:top w:val="single" w:sz="4" w:space="1" w:color="auto"/>
          <w:left w:val="single" w:sz="4" w:space="4" w:color="auto"/>
          <w:bottom w:val="single" w:sz="4" w:space="1" w:color="auto"/>
          <w:right w:val="single" w:sz="4" w:space="4" w:color="auto"/>
        </w:pBdr>
        <w:jc w:val="center"/>
        <w:rPr>
          <w:sz w:val="40"/>
        </w:rPr>
      </w:pPr>
      <w:r w:rsidRPr="002638FE">
        <w:rPr>
          <w:sz w:val="40"/>
        </w:rPr>
        <w:t>2nd change</w:t>
      </w:r>
    </w:p>
    <w:p w14:paraId="4EE0CD69" w14:textId="77777777" w:rsidR="00291576" w:rsidRPr="00291576" w:rsidRDefault="00291576" w:rsidP="00291576">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291576">
        <w:rPr>
          <w:rFonts w:ascii="Arial" w:hAnsi="Arial"/>
          <w:sz w:val="28"/>
          <w:lang w:eastAsia="en-GB"/>
        </w:rPr>
        <w:lastRenderedPageBreak/>
        <w:t>4.17.9</w:t>
      </w:r>
      <w:r w:rsidRPr="00291576">
        <w:rPr>
          <w:rFonts w:ascii="Arial" w:hAnsi="Arial"/>
          <w:sz w:val="28"/>
          <w:lang w:eastAsia="en-GB"/>
        </w:rPr>
        <w:tab/>
        <w:t>Delegated service discovery when NF service consumer and NF service producer are in same PLMN</w:t>
      </w:r>
      <w:bookmarkEnd w:id="1"/>
      <w:bookmarkEnd w:id="2"/>
      <w:bookmarkEnd w:id="3"/>
      <w:bookmarkEnd w:id="4"/>
      <w:bookmarkEnd w:id="5"/>
      <w:bookmarkEnd w:id="6"/>
      <w:bookmarkEnd w:id="7"/>
    </w:p>
    <w:p w14:paraId="21350E63" w14:textId="77777777" w:rsidR="00291576" w:rsidRPr="00291576" w:rsidRDefault="00291576" w:rsidP="00291576">
      <w:pPr>
        <w:keepNext/>
        <w:keepLines/>
        <w:overflowPunct w:val="0"/>
        <w:autoSpaceDE w:val="0"/>
        <w:autoSpaceDN w:val="0"/>
        <w:adjustRightInd w:val="0"/>
        <w:spacing w:before="60"/>
        <w:jc w:val="center"/>
        <w:textAlignment w:val="baseline"/>
        <w:rPr>
          <w:rFonts w:ascii="Arial" w:hAnsi="Arial"/>
          <w:b/>
          <w:lang w:eastAsia="en-GB"/>
        </w:rPr>
      </w:pPr>
      <w:r w:rsidRPr="00291576">
        <w:rPr>
          <w:rFonts w:ascii="Arial" w:hAnsi="Arial"/>
          <w:b/>
          <w:lang w:eastAsia="en-GB"/>
        </w:rPr>
        <w:object w:dxaOrig="7846" w:dyaOrig="6597" w14:anchorId="5BFB33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9.25pt;height:329.25pt" o:ole="">
            <v:imagedata r:id="rId18" o:title=""/>
          </v:shape>
          <o:OLEObject Type="Embed" ProgID="Word.Picture.8" ShapeID="_x0000_i1025" DrawAspect="Content" ObjectID="_1792617695" r:id="rId19"/>
        </w:object>
      </w:r>
    </w:p>
    <w:p w14:paraId="0B75AC42" w14:textId="77777777" w:rsidR="00291576" w:rsidRPr="00291576" w:rsidRDefault="00291576" w:rsidP="00291576">
      <w:pPr>
        <w:keepLines/>
        <w:overflowPunct w:val="0"/>
        <w:autoSpaceDE w:val="0"/>
        <w:autoSpaceDN w:val="0"/>
        <w:adjustRightInd w:val="0"/>
        <w:spacing w:after="240"/>
        <w:jc w:val="center"/>
        <w:textAlignment w:val="baseline"/>
        <w:rPr>
          <w:rFonts w:ascii="Arial" w:hAnsi="Arial"/>
          <w:b/>
          <w:lang w:eastAsia="en-GB"/>
        </w:rPr>
      </w:pPr>
      <w:bookmarkStart w:id="23" w:name="_CRFigure4_17_91"/>
      <w:r w:rsidRPr="00291576">
        <w:rPr>
          <w:rFonts w:ascii="Arial" w:hAnsi="Arial"/>
          <w:b/>
          <w:lang w:eastAsia="en-GB"/>
        </w:rPr>
        <w:t xml:space="preserve">Figure </w:t>
      </w:r>
      <w:bookmarkEnd w:id="23"/>
      <w:r w:rsidRPr="00291576">
        <w:rPr>
          <w:rFonts w:ascii="Arial" w:hAnsi="Arial"/>
          <w:b/>
          <w:lang w:eastAsia="en-GB"/>
        </w:rPr>
        <w:t>4.17.9-1: Delegated NF service discovery when NF service consumer and NF service producer are in same PLMN</w:t>
      </w:r>
    </w:p>
    <w:p w14:paraId="3C5E0D9C" w14:textId="77777777" w:rsidR="00291576" w:rsidRPr="00291576" w:rsidRDefault="00291576" w:rsidP="00291576">
      <w:pPr>
        <w:overflowPunct w:val="0"/>
        <w:autoSpaceDE w:val="0"/>
        <w:autoSpaceDN w:val="0"/>
        <w:adjustRightInd w:val="0"/>
        <w:ind w:left="568" w:hanging="284"/>
        <w:textAlignment w:val="baseline"/>
        <w:rPr>
          <w:lang w:eastAsia="en-GB"/>
        </w:rPr>
      </w:pPr>
      <w:r w:rsidRPr="00291576">
        <w:rPr>
          <w:lang w:eastAsia="en-GB"/>
        </w:rPr>
        <w:t>1.</w:t>
      </w:r>
      <w:r w:rsidRPr="00291576">
        <w:rPr>
          <w:lang w:eastAsia="en-GB"/>
        </w:rPr>
        <w:tab/>
        <w:t>The NF service consumer intends to communicate with an NF service producer. The NF service consumer sends the service request to an SCP. The request may include discovery and selection parameters necessary to discover and select a NF service producer instance. The discovery and selection parameters are included in the request by the NF service consumer in a way that the SCP does not need to parse the request body.</w:t>
      </w:r>
    </w:p>
    <w:p w14:paraId="7F3CE4E5" w14:textId="78945D50" w:rsidR="00291576" w:rsidRPr="00291576" w:rsidRDefault="00291576" w:rsidP="00291576">
      <w:pPr>
        <w:overflowPunct w:val="0"/>
        <w:autoSpaceDE w:val="0"/>
        <w:autoSpaceDN w:val="0"/>
        <w:adjustRightInd w:val="0"/>
        <w:ind w:left="568" w:hanging="284"/>
        <w:textAlignment w:val="baseline"/>
        <w:rPr>
          <w:lang w:eastAsia="en-GB"/>
        </w:rPr>
      </w:pPr>
      <w:r w:rsidRPr="00291576">
        <w:rPr>
          <w:lang w:eastAsia="en-GB"/>
        </w:rPr>
        <w:t>2.</w:t>
      </w:r>
      <w:r w:rsidRPr="00291576">
        <w:rPr>
          <w:lang w:eastAsia="en-GB"/>
        </w:rPr>
        <w:tab/>
        <w:t xml:space="preserve">The SCP may perform discovery upon the request either by interacting with an NRF using </w:t>
      </w:r>
      <w:proofErr w:type="spellStart"/>
      <w:r w:rsidRPr="00291576">
        <w:rPr>
          <w:lang w:eastAsia="en-GB"/>
        </w:rPr>
        <w:t>Nnrf_NFDiscovery</w:t>
      </w:r>
      <w:proofErr w:type="spellEnd"/>
      <w:r w:rsidRPr="00291576">
        <w:rPr>
          <w:lang w:eastAsia="en-GB"/>
        </w:rPr>
        <w:t xml:space="preserve"> service NRF or may use information collected during the previous interactions with an NRF (by the </w:t>
      </w:r>
      <w:proofErr w:type="spellStart"/>
      <w:r w:rsidRPr="00291576">
        <w:rPr>
          <w:lang w:eastAsia="en-GB"/>
        </w:rPr>
        <w:t>Nnrf_NFDiscovery</w:t>
      </w:r>
      <w:proofErr w:type="spellEnd"/>
      <w:r w:rsidRPr="00291576">
        <w:rPr>
          <w:lang w:eastAsia="en-GB"/>
        </w:rPr>
        <w:t xml:space="preserve"> service or </w:t>
      </w:r>
      <w:proofErr w:type="spellStart"/>
      <w:r w:rsidRPr="00291576">
        <w:rPr>
          <w:lang w:eastAsia="en-GB"/>
        </w:rPr>
        <w:t>Nnrf_NFManagement_NFStatusNotify</w:t>
      </w:r>
      <w:proofErr w:type="spellEnd"/>
      <w:r w:rsidRPr="00291576">
        <w:rPr>
          <w:lang w:eastAsia="en-GB"/>
        </w:rPr>
        <w:t xml:space="preserve"> service operation). The SCP together with the NRF authorizes the request. </w:t>
      </w:r>
      <w:ins w:id="24" w:author="Thomas Belling" w:date="2024-07-31T14:36:00Z" w16du:dateUtc="2024-07-31T12:36:00Z">
        <w:r w:rsidRPr="00291576">
          <w:rPr>
            <w:lang w:eastAsia="en-GB"/>
          </w:rPr>
          <w:t xml:space="preserve">The SCP </w:t>
        </w:r>
        <w:r>
          <w:rPr>
            <w:lang w:eastAsia="en-GB"/>
          </w:rPr>
          <w:t xml:space="preserve">may </w:t>
        </w:r>
        <w:r w:rsidRPr="00291576">
          <w:rPr>
            <w:lang w:eastAsia="en-GB"/>
          </w:rPr>
          <w:t xml:space="preserve">subscribe at the NWDAF for analytics related to abnormal network </w:t>
        </w:r>
        <w:proofErr w:type="spellStart"/>
        <w:r w:rsidRPr="00291576">
          <w:rPr>
            <w:lang w:eastAsia="en-GB"/>
          </w:rPr>
          <w:t>behavior</w:t>
        </w:r>
      </w:ins>
      <w:proofErr w:type="spellEnd"/>
      <w:ins w:id="25" w:author="Thomas Belling" w:date="2024-07-31T19:16:00Z" w16du:dateUtc="2024-07-31T17:16:00Z">
        <w:r w:rsidR="006D7468">
          <w:rPr>
            <w:lang w:eastAsia="en-GB"/>
          </w:rPr>
          <w:t>/</w:t>
        </w:r>
      </w:ins>
      <w:proofErr w:type="spellStart"/>
      <w:ins w:id="26" w:author="Thomas Belling" w:date="2024-07-31T14:36:00Z" w16du:dateUtc="2024-07-31T12:36:00Z">
        <w:r w:rsidRPr="00291576">
          <w:rPr>
            <w:lang w:eastAsia="en-GB"/>
          </w:rPr>
          <w:t>signaling</w:t>
        </w:r>
        <w:proofErr w:type="spellEnd"/>
        <w:r w:rsidRPr="00291576">
          <w:rPr>
            <w:lang w:eastAsia="en-GB"/>
          </w:rPr>
          <w:t xml:space="preserve"> storm</w:t>
        </w:r>
      </w:ins>
      <w:ins w:id="27" w:author="Thomas Belling" w:date="2024-07-31T15:02:00Z" w16du:dateUtc="2024-07-31T13:02:00Z">
        <w:r w:rsidR="001C448F">
          <w:rPr>
            <w:lang w:eastAsia="en-GB"/>
          </w:rPr>
          <w:t>, or NF load,</w:t>
        </w:r>
      </w:ins>
      <w:ins w:id="28" w:author="Thomas Belling" w:date="2024-07-31T14:36:00Z" w16du:dateUtc="2024-07-31T12:36:00Z">
        <w:r>
          <w:rPr>
            <w:lang w:eastAsia="en-GB"/>
          </w:rPr>
          <w:t xml:space="preserve"> and then obtain related information from the NWDAF as specified in TS 23.288 [50]</w:t>
        </w:r>
        <w:r w:rsidRPr="00291576">
          <w:rPr>
            <w:lang w:eastAsia="en-GB"/>
          </w:rPr>
          <w:t xml:space="preserve">. </w:t>
        </w:r>
      </w:ins>
      <w:ins w:id="29" w:author="Thomas Belling" w:date="2024-07-31T19:17:00Z" w16du:dateUtc="2024-07-31T17:17:00Z">
        <w:r w:rsidR="006D7468">
          <w:rPr>
            <w:lang w:eastAsia="en-GB"/>
          </w:rPr>
          <w:t xml:space="preserve">This subscription </w:t>
        </w:r>
      </w:ins>
      <w:ins w:id="30" w:author="Thomas Belling" w:date="2024-07-31T19:18:00Z" w16du:dateUtc="2024-07-31T17:18:00Z">
        <w:r w:rsidR="006D7468">
          <w:rPr>
            <w:lang w:eastAsia="en-GB"/>
          </w:rPr>
          <w:t xml:space="preserve">and related notifications </w:t>
        </w:r>
      </w:ins>
      <w:ins w:id="31" w:author="Thomas Belling" w:date="2024-07-31T19:17:00Z" w16du:dateUtc="2024-07-31T17:17:00Z">
        <w:r w:rsidR="006D7468">
          <w:rPr>
            <w:lang w:eastAsia="en-GB"/>
          </w:rPr>
          <w:t xml:space="preserve">can already </w:t>
        </w:r>
      </w:ins>
      <w:ins w:id="32" w:author="Thomas Belling" w:date="2024-07-31T19:18:00Z" w16du:dateUtc="2024-07-31T17:18:00Z">
        <w:r w:rsidR="006D7468">
          <w:rPr>
            <w:lang w:eastAsia="en-GB"/>
          </w:rPr>
          <w:t>have</w:t>
        </w:r>
      </w:ins>
      <w:ins w:id="33" w:author="Thomas Belling" w:date="2024-07-31T19:17:00Z" w16du:dateUtc="2024-07-31T17:17:00Z">
        <w:r w:rsidR="006D7468">
          <w:rPr>
            <w:lang w:eastAsia="en-GB"/>
          </w:rPr>
          <w:t xml:space="preserve"> </w:t>
        </w:r>
      </w:ins>
      <w:proofErr w:type="spellStart"/>
      <w:ins w:id="34" w:author="Thomas Belling" w:date="2024-07-31T19:18:00Z" w16du:dateUtc="2024-07-31T17:18:00Z">
        <w:r w:rsidR="006D7468">
          <w:rPr>
            <w:lang w:eastAsia="en-GB"/>
          </w:rPr>
          <w:t>occured</w:t>
        </w:r>
      </w:ins>
      <w:proofErr w:type="spellEnd"/>
      <w:ins w:id="35" w:author="Thomas Belling" w:date="2024-07-31T19:17:00Z" w16du:dateUtc="2024-07-31T17:17:00Z">
        <w:r w:rsidR="006D7468">
          <w:rPr>
            <w:lang w:eastAsia="en-GB"/>
          </w:rPr>
          <w:t xml:space="preserve"> </w:t>
        </w:r>
      </w:ins>
      <w:ins w:id="36" w:author="Thomas Belling" w:date="2024-07-31T19:18:00Z" w16du:dateUtc="2024-07-31T17:18:00Z">
        <w:r w:rsidR="006D7468">
          <w:rPr>
            <w:lang w:eastAsia="en-GB"/>
          </w:rPr>
          <w:t xml:space="preserve">before step 1, and the SCP can </w:t>
        </w:r>
      </w:ins>
      <w:ins w:id="37" w:author="Thomas Belling" w:date="2024-07-31T19:19:00Z" w16du:dateUtc="2024-07-31T17:19:00Z">
        <w:r w:rsidR="006D7468">
          <w:rPr>
            <w:lang w:eastAsia="en-GB"/>
          </w:rPr>
          <w:t>cache such information.</w:t>
        </w:r>
      </w:ins>
      <w:ins w:id="38" w:author="Thomas Belling" w:date="2024-07-31T19:18:00Z" w16du:dateUtc="2024-07-31T17:18:00Z">
        <w:r w:rsidR="006D7468">
          <w:rPr>
            <w:lang w:eastAsia="en-GB"/>
          </w:rPr>
          <w:t>.</w:t>
        </w:r>
      </w:ins>
      <w:ins w:id="39" w:author="Thomas Belling" w:date="2024-07-31T19:17:00Z" w16du:dateUtc="2024-07-31T17:17:00Z">
        <w:r w:rsidR="006D7468">
          <w:rPr>
            <w:lang w:eastAsia="en-GB"/>
          </w:rPr>
          <w:t xml:space="preserve"> </w:t>
        </w:r>
      </w:ins>
      <w:r w:rsidRPr="00291576">
        <w:rPr>
          <w:lang w:eastAsia="en-GB"/>
        </w:rPr>
        <w:t>The SCP selects the target NF service producer</w:t>
      </w:r>
      <w:ins w:id="40" w:author="Thomas Belling" w:date="2024-07-31T14:37:00Z" w16du:dateUtc="2024-07-31T12:37:00Z">
        <w:r>
          <w:rPr>
            <w:lang w:eastAsia="en-GB"/>
          </w:rPr>
          <w:t xml:space="preserve"> and may take the analytics infor</w:t>
        </w:r>
      </w:ins>
      <w:ins w:id="41" w:author="Thomas Belling" w:date="2024-07-31T14:38:00Z" w16du:dateUtc="2024-07-31T12:38:00Z">
        <w:r>
          <w:rPr>
            <w:lang w:eastAsia="en-GB"/>
          </w:rPr>
          <w:t>mation obtained from the NWDAF into consideration for that selection</w:t>
        </w:r>
      </w:ins>
      <w:ins w:id="42" w:author="Thomas Belling" w:date="2024-07-31T14:49:00Z" w16du:dateUtc="2024-07-31T12:49:00Z">
        <w:r w:rsidR="0056428E">
          <w:rPr>
            <w:lang w:eastAsia="en-GB"/>
          </w:rPr>
          <w:t>; the SCP can select tar</w:t>
        </w:r>
      </w:ins>
      <w:ins w:id="43" w:author="Thomas Belling" w:date="2024-07-31T14:50:00Z" w16du:dateUtc="2024-07-31T12:50:00Z">
        <w:r w:rsidR="0056428E">
          <w:rPr>
            <w:lang w:eastAsia="en-GB"/>
          </w:rPr>
          <w:t xml:space="preserve">get NF service producers displaying no abnormal </w:t>
        </w:r>
        <w:proofErr w:type="spellStart"/>
        <w:r w:rsidR="0056428E">
          <w:rPr>
            <w:lang w:eastAsia="en-GB"/>
          </w:rPr>
          <w:t>behavior</w:t>
        </w:r>
        <w:proofErr w:type="spellEnd"/>
        <w:r w:rsidR="0056428E">
          <w:rPr>
            <w:lang w:eastAsia="en-GB"/>
          </w:rPr>
          <w:t xml:space="preserve"> or reject request </w:t>
        </w:r>
      </w:ins>
      <w:ins w:id="44" w:author="Thomas Belling" w:date="2024-07-31T19:20:00Z" w16du:dateUtc="2024-07-31T17:20:00Z">
        <w:r w:rsidR="006D7468">
          <w:rPr>
            <w:lang w:eastAsia="en-GB"/>
          </w:rPr>
          <w:t xml:space="preserve">targeting NF service producers displaying abnormal </w:t>
        </w:r>
        <w:proofErr w:type="spellStart"/>
        <w:r w:rsidR="006D7468">
          <w:rPr>
            <w:lang w:eastAsia="en-GB"/>
          </w:rPr>
          <w:t>behavior</w:t>
        </w:r>
        <w:proofErr w:type="spellEnd"/>
        <w:r w:rsidR="006D7468">
          <w:rPr>
            <w:lang w:eastAsia="en-GB"/>
          </w:rPr>
          <w:t xml:space="preserve"> </w:t>
        </w:r>
      </w:ins>
      <w:ins w:id="45" w:author="Thomas Belling" w:date="2024-07-31T14:50:00Z" w16du:dateUtc="2024-07-31T12:50:00Z">
        <w:r w:rsidR="0056428E">
          <w:rPr>
            <w:lang w:eastAsia="en-GB"/>
          </w:rPr>
          <w:t>with appropriate</w:t>
        </w:r>
      </w:ins>
      <w:ins w:id="46" w:author="Thomas Belling" w:date="2024-07-31T14:51:00Z" w16du:dateUtc="2024-07-31T12:51:00Z">
        <w:r w:rsidR="0056428E">
          <w:rPr>
            <w:lang w:eastAsia="en-GB"/>
          </w:rPr>
          <w:t xml:space="preserve"> error information about </w:t>
        </w:r>
        <w:r w:rsidR="001C448F">
          <w:rPr>
            <w:lang w:eastAsia="en-GB"/>
          </w:rPr>
          <w:t xml:space="preserve">the abnormal </w:t>
        </w:r>
        <w:proofErr w:type="spellStart"/>
        <w:r w:rsidR="001C448F">
          <w:rPr>
            <w:lang w:eastAsia="en-GB"/>
          </w:rPr>
          <w:t>behavior</w:t>
        </w:r>
        <w:proofErr w:type="spellEnd"/>
        <w:r w:rsidR="001C448F">
          <w:rPr>
            <w:lang w:eastAsia="en-GB"/>
          </w:rPr>
          <w:t xml:space="preserve"> to enable </w:t>
        </w:r>
      </w:ins>
      <w:ins w:id="47" w:author="Thomas Belling" w:date="2024-07-31T14:52:00Z" w16du:dateUtc="2024-07-31T12:52:00Z">
        <w:r w:rsidR="001C448F">
          <w:rPr>
            <w:lang w:eastAsia="en-GB"/>
          </w:rPr>
          <w:t>NF service consumers to take mitigation actions</w:t>
        </w:r>
      </w:ins>
      <w:ins w:id="48" w:author="Thomas Belling" w:date="2024-07-31T15:48:00Z" w16du:dateUtc="2024-07-31T13:48:00Z">
        <w:r w:rsidR="00FA3B54">
          <w:rPr>
            <w:lang w:eastAsia="en-GB"/>
          </w:rPr>
          <w:t xml:space="preserve">, and the SCP can also </w:t>
        </w:r>
      </w:ins>
      <w:ins w:id="49" w:author="Thomas Belling" w:date="2024-07-31T15:49:00Z" w16du:dateUtc="2024-07-31T13:49:00Z">
        <w:r w:rsidR="00FA3B54">
          <w:rPr>
            <w:lang w:eastAsia="en-GB"/>
          </w:rPr>
          <w:t>updates its profile at the NRF to indicate that certain NF sets or SCP domains are no longer reach</w:t>
        </w:r>
      </w:ins>
      <w:ins w:id="50" w:author="Thomas Belling" w:date="2024-07-31T15:50:00Z" w16du:dateUtc="2024-07-31T13:50:00Z">
        <w:r w:rsidR="00FA3B54">
          <w:rPr>
            <w:lang w:eastAsia="en-GB"/>
          </w:rPr>
          <w:t>able through the SCP</w:t>
        </w:r>
      </w:ins>
      <w:r w:rsidRPr="00291576">
        <w:rPr>
          <w:lang w:eastAsia="en-GB"/>
        </w:rPr>
        <w:t>.</w:t>
      </w:r>
      <w:ins w:id="51" w:author="Thomas Belling" w:date="2024-07-31T14:48:00Z" w16du:dateUtc="2024-07-31T12:48:00Z">
        <w:r w:rsidR="0056428E">
          <w:rPr>
            <w:lang w:eastAsia="en-GB"/>
          </w:rPr>
          <w:t xml:space="preserve"> </w:t>
        </w:r>
      </w:ins>
    </w:p>
    <w:p w14:paraId="5E26337B" w14:textId="77777777" w:rsidR="00291576" w:rsidRPr="00291576" w:rsidRDefault="00291576" w:rsidP="00291576">
      <w:pPr>
        <w:keepLines/>
        <w:overflowPunct w:val="0"/>
        <w:autoSpaceDE w:val="0"/>
        <w:autoSpaceDN w:val="0"/>
        <w:adjustRightInd w:val="0"/>
        <w:ind w:left="1135" w:hanging="851"/>
        <w:textAlignment w:val="baseline"/>
        <w:rPr>
          <w:lang w:eastAsia="en-GB"/>
        </w:rPr>
      </w:pPr>
      <w:r w:rsidRPr="00291576">
        <w:rPr>
          <w:lang w:eastAsia="en-GB"/>
        </w:rPr>
        <w:t>NOTE 1:</w:t>
      </w:r>
      <w:r w:rsidRPr="00291576">
        <w:rPr>
          <w:lang w:eastAsia="en-GB"/>
        </w:rPr>
        <w:tab/>
        <w:t xml:space="preserve">If the discovery and selection parameters in the request include a UE identity, e.g. SUPI or IMPI/IMPU, the SCP can resolve the requested NF's Group ID corresponding to the UE identity and then invoke the </w:t>
      </w:r>
      <w:proofErr w:type="spellStart"/>
      <w:r w:rsidRPr="00291576">
        <w:rPr>
          <w:lang w:eastAsia="en-GB"/>
        </w:rPr>
        <w:t>Nnrf_NFDiscovery</w:t>
      </w:r>
      <w:proofErr w:type="spellEnd"/>
      <w:r w:rsidRPr="00291576">
        <w:rPr>
          <w:lang w:eastAsia="en-GB"/>
        </w:rPr>
        <w:t xml:space="preserve"> service, as defined in clause 6.3.1 of TS 23.501 [2].</w:t>
      </w:r>
    </w:p>
    <w:p w14:paraId="7A91CD1F" w14:textId="2A69C3BF" w:rsidR="00291576" w:rsidRPr="00291576" w:rsidRDefault="00291576" w:rsidP="00291576">
      <w:pPr>
        <w:overflowPunct w:val="0"/>
        <w:autoSpaceDE w:val="0"/>
        <w:autoSpaceDN w:val="0"/>
        <w:adjustRightInd w:val="0"/>
        <w:ind w:left="568" w:hanging="284"/>
        <w:textAlignment w:val="baseline"/>
        <w:rPr>
          <w:lang w:eastAsia="en-GB"/>
        </w:rPr>
      </w:pPr>
      <w:r w:rsidRPr="00291576">
        <w:rPr>
          <w:lang w:eastAsia="en-GB"/>
        </w:rPr>
        <w:t>3.</w:t>
      </w:r>
      <w:r w:rsidRPr="00291576">
        <w:rPr>
          <w:lang w:eastAsia="en-GB"/>
        </w:rPr>
        <w:tab/>
        <w:t>If the NF service consumer is authorized to communicate with the NF service producer, the SCP forwards the request to the selected NF service producer according to the configuration of the Network Slice, e.g. the expected NF instances are only reachable by NFs in the same network slice.</w:t>
      </w:r>
      <w:ins w:id="52" w:author="Thomas Belling" w:date="2024-07-31T14:39:00Z" w16du:dateUtc="2024-07-31T12:39:00Z">
        <w:r>
          <w:rPr>
            <w:lang w:eastAsia="en-GB"/>
          </w:rPr>
          <w:t xml:space="preserve"> The SCP may include information </w:t>
        </w:r>
        <w:r>
          <w:rPr>
            <w:lang w:eastAsia="en-GB"/>
          </w:rPr>
          <w:lastRenderedPageBreak/>
          <w:t xml:space="preserve">related to </w:t>
        </w:r>
      </w:ins>
      <w:ins w:id="53" w:author="Thomas Belling" w:date="2024-07-31T19:14:00Z" w16du:dateUtc="2024-07-31T17:14:00Z">
        <w:r w:rsidR="006D7468">
          <w:rPr>
            <w:lang w:eastAsia="en-GB"/>
          </w:rPr>
          <w:t xml:space="preserve">current or predicted </w:t>
        </w:r>
      </w:ins>
      <w:ins w:id="54" w:author="Thomas Belling" w:date="2024-07-31T14:40:00Z" w16du:dateUtc="2024-07-31T12:40:00Z">
        <w:r w:rsidRPr="00291576">
          <w:rPr>
            <w:lang w:eastAsia="en-GB"/>
          </w:rPr>
          <w:t xml:space="preserve">abnormal network </w:t>
        </w:r>
        <w:proofErr w:type="spellStart"/>
        <w:r w:rsidRPr="00291576">
          <w:rPr>
            <w:lang w:eastAsia="en-GB"/>
          </w:rPr>
          <w:t>behavior</w:t>
        </w:r>
        <w:proofErr w:type="spellEnd"/>
        <w:r>
          <w:rPr>
            <w:lang w:eastAsia="en-GB"/>
          </w:rPr>
          <w:t xml:space="preserve"> of the NF service consumer to</w:t>
        </w:r>
      </w:ins>
      <w:ins w:id="55" w:author="Thomas Belling" w:date="2024-07-31T14:41:00Z" w16du:dateUtc="2024-07-31T12:41:00Z">
        <w:r>
          <w:rPr>
            <w:lang w:eastAsia="en-GB"/>
          </w:rPr>
          <w:t xml:space="preserve"> enable the NF service producer to take mitigation actions.</w:t>
        </w:r>
      </w:ins>
    </w:p>
    <w:p w14:paraId="46771D7D" w14:textId="77777777" w:rsidR="00291576" w:rsidRPr="00291576" w:rsidRDefault="00291576" w:rsidP="00291576">
      <w:pPr>
        <w:overflowPunct w:val="0"/>
        <w:autoSpaceDE w:val="0"/>
        <w:autoSpaceDN w:val="0"/>
        <w:adjustRightInd w:val="0"/>
        <w:ind w:left="568" w:hanging="284"/>
        <w:textAlignment w:val="baseline"/>
        <w:rPr>
          <w:lang w:eastAsia="en-GB"/>
        </w:rPr>
      </w:pPr>
      <w:r w:rsidRPr="00291576">
        <w:rPr>
          <w:lang w:eastAsia="en-GB"/>
        </w:rPr>
        <w:t>4.</w:t>
      </w:r>
      <w:r w:rsidRPr="00291576">
        <w:rPr>
          <w:lang w:eastAsia="en-GB"/>
        </w:rPr>
        <w:tab/>
        <w:t>The NF service producer sends a response to the SCP. If the request in step 3 creates a resource in the NF service producer, such as depicted in Figure 4.17.9-1, the NF service producer responds with resource information identifying the created resource.</w:t>
      </w:r>
    </w:p>
    <w:p w14:paraId="62B32EBB" w14:textId="77777777" w:rsidR="00291576" w:rsidRDefault="00291576" w:rsidP="00291576">
      <w:pPr>
        <w:overflowPunct w:val="0"/>
        <w:autoSpaceDE w:val="0"/>
        <w:autoSpaceDN w:val="0"/>
        <w:adjustRightInd w:val="0"/>
        <w:ind w:left="568" w:hanging="284"/>
        <w:textAlignment w:val="baseline"/>
        <w:rPr>
          <w:ins w:id="56" w:author="Thomas Belling" w:date="2024-07-31T14:41:00Z" w16du:dateUtc="2024-07-31T12:41:00Z"/>
          <w:lang w:eastAsia="en-GB"/>
        </w:rPr>
      </w:pPr>
      <w:r w:rsidRPr="00291576">
        <w:rPr>
          <w:lang w:eastAsia="en-GB"/>
        </w:rPr>
        <w:t>5.</w:t>
      </w:r>
      <w:r w:rsidRPr="00291576">
        <w:rPr>
          <w:lang w:eastAsia="en-GB"/>
        </w:rPr>
        <w:tab/>
        <w:t>The SCP routes the response to the NF service consumer.</w:t>
      </w:r>
    </w:p>
    <w:p w14:paraId="11EC1E2B" w14:textId="76E3815C" w:rsidR="0056428E" w:rsidRPr="00291576" w:rsidRDefault="0056428E" w:rsidP="0056428E">
      <w:pPr>
        <w:overflowPunct w:val="0"/>
        <w:autoSpaceDE w:val="0"/>
        <w:autoSpaceDN w:val="0"/>
        <w:adjustRightInd w:val="0"/>
        <w:ind w:left="568" w:hanging="284"/>
        <w:textAlignment w:val="baseline"/>
        <w:rPr>
          <w:lang w:eastAsia="en-GB"/>
        </w:rPr>
      </w:pPr>
      <w:ins w:id="57" w:author="Thomas Belling" w:date="2024-07-31T14:41:00Z" w16du:dateUtc="2024-07-31T12:41:00Z">
        <w:r>
          <w:rPr>
            <w:lang w:eastAsia="en-GB"/>
          </w:rPr>
          <w:tab/>
        </w:r>
      </w:ins>
      <w:ins w:id="58" w:author="Thomas Belling" w:date="2024-07-31T14:42:00Z" w16du:dateUtc="2024-07-31T12:42:00Z">
        <w:r>
          <w:rPr>
            <w:lang w:eastAsia="en-GB"/>
          </w:rPr>
          <w:t xml:space="preserve">The SCP may include information related to </w:t>
        </w:r>
      </w:ins>
      <w:ins w:id="59" w:author="Thomas Belling" w:date="2024-07-31T19:15:00Z" w16du:dateUtc="2024-07-31T17:15:00Z">
        <w:r w:rsidR="006D7468">
          <w:rPr>
            <w:lang w:eastAsia="en-GB"/>
          </w:rPr>
          <w:t xml:space="preserve">current or predicted </w:t>
        </w:r>
      </w:ins>
      <w:ins w:id="60" w:author="Thomas Belling" w:date="2024-07-31T14:42:00Z" w16du:dateUtc="2024-07-31T12:42:00Z">
        <w:r w:rsidRPr="00291576">
          <w:rPr>
            <w:lang w:eastAsia="en-GB"/>
          </w:rPr>
          <w:t xml:space="preserve">abnormal network </w:t>
        </w:r>
        <w:proofErr w:type="spellStart"/>
        <w:r w:rsidRPr="00291576">
          <w:rPr>
            <w:lang w:eastAsia="en-GB"/>
          </w:rPr>
          <w:t>behavior</w:t>
        </w:r>
        <w:proofErr w:type="spellEnd"/>
        <w:r>
          <w:rPr>
            <w:lang w:eastAsia="en-GB"/>
          </w:rPr>
          <w:t xml:space="preserve"> of the NF service producer to enable the NF service consumer to take mitigation actions.</w:t>
        </w:r>
      </w:ins>
    </w:p>
    <w:p w14:paraId="0F14B279" w14:textId="77777777" w:rsidR="00291576" w:rsidRPr="00291576" w:rsidRDefault="00291576" w:rsidP="00291576">
      <w:pPr>
        <w:overflowPunct w:val="0"/>
        <w:autoSpaceDE w:val="0"/>
        <w:autoSpaceDN w:val="0"/>
        <w:adjustRightInd w:val="0"/>
        <w:ind w:left="568" w:hanging="284"/>
        <w:textAlignment w:val="baseline"/>
        <w:rPr>
          <w:lang w:eastAsia="en-GB"/>
        </w:rPr>
      </w:pPr>
      <w:r w:rsidRPr="00291576">
        <w:rPr>
          <w:lang w:eastAsia="en-GB"/>
        </w:rPr>
        <w:tab/>
        <w:t>If the NF service consumer receives a resource address, it uses it for subsequent requests regarding the concerned resource. Otherwise, the procedure ends here.</w:t>
      </w:r>
    </w:p>
    <w:p w14:paraId="280F8D12" w14:textId="77777777" w:rsidR="00291576" w:rsidRPr="00291576" w:rsidRDefault="00291576" w:rsidP="00291576">
      <w:pPr>
        <w:overflowPunct w:val="0"/>
        <w:autoSpaceDE w:val="0"/>
        <w:autoSpaceDN w:val="0"/>
        <w:adjustRightInd w:val="0"/>
        <w:ind w:left="568" w:hanging="284"/>
        <w:textAlignment w:val="baseline"/>
        <w:rPr>
          <w:lang w:eastAsia="en-GB"/>
        </w:rPr>
      </w:pPr>
      <w:r w:rsidRPr="00291576">
        <w:rPr>
          <w:lang w:eastAsia="en-GB"/>
        </w:rPr>
        <w:t>6.</w:t>
      </w:r>
      <w:r w:rsidRPr="00291576">
        <w:rPr>
          <w:lang w:eastAsia="en-GB"/>
        </w:rPr>
        <w:tab/>
        <w:t>On a subsequent operation on the created resource, the NF service consumer addresses the resource via the resource address returned by the NF service producer at step 4.</w:t>
      </w:r>
    </w:p>
    <w:p w14:paraId="77A3BF75" w14:textId="77777777" w:rsidR="00291576" w:rsidRPr="00291576" w:rsidRDefault="00291576" w:rsidP="00291576">
      <w:pPr>
        <w:overflowPunct w:val="0"/>
        <w:autoSpaceDE w:val="0"/>
        <w:autoSpaceDN w:val="0"/>
        <w:adjustRightInd w:val="0"/>
        <w:ind w:left="568" w:hanging="284"/>
        <w:textAlignment w:val="baseline"/>
        <w:rPr>
          <w:lang w:eastAsia="en-GB"/>
        </w:rPr>
      </w:pPr>
      <w:r w:rsidRPr="00291576">
        <w:rPr>
          <w:lang w:eastAsia="en-GB"/>
        </w:rPr>
        <w:t>7.</w:t>
      </w:r>
      <w:r w:rsidRPr="00291576">
        <w:rPr>
          <w:lang w:eastAsia="en-GB"/>
        </w:rPr>
        <w:tab/>
        <w:t>The SCP resolves the NF service producer address and selects a target NF service producer instance. The SCP then routes the request to the selected NF service producer instance. See the clause 6.3.1.0 of TS 23.501 [2] for the details of selection of a target NF service producer instance by SCP.</w:t>
      </w:r>
    </w:p>
    <w:p w14:paraId="5FF4D620" w14:textId="77777777" w:rsidR="00291576" w:rsidRPr="00291576" w:rsidRDefault="00291576" w:rsidP="00291576">
      <w:pPr>
        <w:overflowPunct w:val="0"/>
        <w:autoSpaceDE w:val="0"/>
        <w:autoSpaceDN w:val="0"/>
        <w:adjustRightInd w:val="0"/>
        <w:ind w:left="568" w:hanging="284"/>
        <w:textAlignment w:val="baseline"/>
        <w:rPr>
          <w:lang w:eastAsia="en-GB"/>
        </w:rPr>
      </w:pPr>
      <w:r w:rsidRPr="00291576">
        <w:rPr>
          <w:lang w:eastAsia="en-GB"/>
        </w:rPr>
        <w:t>8.</w:t>
      </w:r>
      <w:r w:rsidRPr="00291576">
        <w:rPr>
          <w:lang w:eastAsia="en-GB"/>
        </w:rPr>
        <w:tab/>
        <w:t>The SCP delivers the request to the NF service producer.</w:t>
      </w:r>
    </w:p>
    <w:p w14:paraId="4EC775BF" w14:textId="77777777" w:rsidR="00291576" w:rsidRPr="00291576" w:rsidRDefault="00291576" w:rsidP="00291576">
      <w:pPr>
        <w:overflowPunct w:val="0"/>
        <w:autoSpaceDE w:val="0"/>
        <w:autoSpaceDN w:val="0"/>
        <w:adjustRightInd w:val="0"/>
        <w:ind w:left="568" w:hanging="284"/>
        <w:textAlignment w:val="baseline"/>
        <w:rPr>
          <w:lang w:eastAsia="en-GB"/>
        </w:rPr>
      </w:pPr>
      <w:r w:rsidRPr="00291576">
        <w:rPr>
          <w:lang w:eastAsia="en-GB"/>
        </w:rPr>
        <w:t>9.</w:t>
      </w:r>
      <w:r w:rsidRPr="00291576">
        <w:rPr>
          <w:lang w:eastAsia="en-GB"/>
        </w:rPr>
        <w:tab/>
        <w:t>The NF service producer sends a response to the SCP. The NF service producer may respond with an updated resource information different to the one received in the previous response.</w:t>
      </w:r>
    </w:p>
    <w:p w14:paraId="54FCFE59" w14:textId="77777777" w:rsidR="00291576" w:rsidRPr="00291576" w:rsidRDefault="00291576" w:rsidP="00291576">
      <w:pPr>
        <w:overflowPunct w:val="0"/>
        <w:autoSpaceDE w:val="0"/>
        <w:autoSpaceDN w:val="0"/>
        <w:adjustRightInd w:val="0"/>
        <w:ind w:left="568" w:hanging="284"/>
        <w:textAlignment w:val="baseline"/>
        <w:rPr>
          <w:lang w:eastAsia="en-GB"/>
        </w:rPr>
      </w:pPr>
      <w:r w:rsidRPr="00291576">
        <w:rPr>
          <w:lang w:eastAsia="en-GB"/>
        </w:rPr>
        <w:t>10.</w:t>
      </w:r>
      <w:r w:rsidRPr="00291576">
        <w:rPr>
          <w:lang w:eastAsia="en-GB"/>
        </w:rPr>
        <w:tab/>
        <w:t>The SCP sends a response to the NF service consumer. If the resource information was updated, the NF service consumer uses the received resource information for subsequent operations (requests) on the resource.</w:t>
      </w:r>
    </w:p>
    <w:p w14:paraId="08B66DA2" w14:textId="77777777" w:rsidR="00291576" w:rsidRPr="00291576" w:rsidRDefault="00291576" w:rsidP="00291576">
      <w:pPr>
        <w:keepLines/>
        <w:overflowPunct w:val="0"/>
        <w:autoSpaceDE w:val="0"/>
        <w:autoSpaceDN w:val="0"/>
        <w:adjustRightInd w:val="0"/>
        <w:ind w:left="1135" w:hanging="851"/>
        <w:textAlignment w:val="baseline"/>
        <w:rPr>
          <w:lang w:eastAsia="en-GB"/>
        </w:rPr>
      </w:pPr>
      <w:r w:rsidRPr="00291576">
        <w:rPr>
          <w:lang w:eastAsia="en-GB"/>
        </w:rPr>
        <w:t>NOTE 2:</w:t>
      </w:r>
      <w:r w:rsidRPr="00291576">
        <w:rPr>
          <w:lang w:eastAsia="en-GB"/>
        </w:rPr>
        <w:tab/>
        <w:t>In the similar manner of handling the resource information, a binding indication may be also provided by the NF service producer and used for the subsequent requests of the NF service consumer. See more details in clause 4.17.12.</w:t>
      </w:r>
    </w:p>
    <w:p w14:paraId="68C9CD36" w14:textId="77777777" w:rsidR="001E41F3" w:rsidRDefault="001E41F3" w:rsidP="009D31D0">
      <w:pPr>
        <w:rPr>
          <w:noProof/>
        </w:rPr>
      </w:pPr>
    </w:p>
    <w:p w14:paraId="7790BD45" w14:textId="518704B8" w:rsidR="002638FE" w:rsidRPr="002638FE" w:rsidRDefault="002638FE" w:rsidP="002638FE">
      <w:pPr>
        <w:pBdr>
          <w:top w:val="single" w:sz="4" w:space="1" w:color="auto"/>
          <w:left w:val="single" w:sz="4" w:space="4" w:color="auto"/>
          <w:bottom w:val="single" w:sz="4" w:space="1" w:color="auto"/>
          <w:right w:val="single" w:sz="4" w:space="4" w:color="auto"/>
        </w:pBdr>
        <w:jc w:val="center"/>
        <w:rPr>
          <w:sz w:val="40"/>
        </w:rPr>
      </w:pPr>
      <w:bookmarkStart w:id="61" w:name="_Toc178072609"/>
      <w:r>
        <w:rPr>
          <w:sz w:val="40"/>
        </w:rPr>
        <w:t>3r</w:t>
      </w:r>
      <w:r w:rsidRPr="002638FE">
        <w:rPr>
          <w:sz w:val="40"/>
        </w:rPr>
        <w:t>d change</w:t>
      </w:r>
    </w:p>
    <w:p w14:paraId="7B18537D" w14:textId="322604BE" w:rsidR="00927C0A" w:rsidRDefault="00927C0A" w:rsidP="00927C0A">
      <w:pPr>
        <w:pStyle w:val="Heading3"/>
        <w:rPr>
          <w:ins w:id="62" w:author="Thomas Belling" w:date="2024-10-04T19:29:00Z" w16du:dateUtc="2024-10-04T17:29:00Z"/>
        </w:rPr>
      </w:pPr>
      <w:ins w:id="63" w:author="Thomas Belling" w:date="2024-10-04T19:29:00Z" w16du:dateUtc="2024-10-04T17:29:00Z">
        <w:r>
          <w:t>5.2.</w:t>
        </w:r>
      </w:ins>
      <w:ins w:id="64" w:author="Thomas Belling" w:date="2024-10-04T19:30:00Z" w16du:dateUtc="2024-10-04T17:30:00Z">
        <w:r>
          <w:t>X</w:t>
        </w:r>
      </w:ins>
      <w:ins w:id="65" w:author="Thomas Belling" w:date="2024-10-04T19:29:00Z" w16du:dateUtc="2024-10-04T17:29:00Z">
        <w:r>
          <w:tab/>
          <w:t>SCP Services</w:t>
        </w:r>
        <w:bookmarkEnd w:id="61"/>
      </w:ins>
    </w:p>
    <w:p w14:paraId="6F47D546" w14:textId="7B1B87FB" w:rsidR="00927C0A" w:rsidRDefault="00927C0A" w:rsidP="00927C0A">
      <w:pPr>
        <w:pStyle w:val="Heading4"/>
        <w:rPr>
          <w:ins w:id="66" w:author="Thomas Belling" w:date="2024-10-04T19:29:00Z" w16du:dateUtc="2024-10-04T17:29:00Z"/>
        </w:rPr>
      </w:pPr>
      <w:bookmarkStart w:id="67" w:name="_CR5_2_26_1"/>
      <w:bookmarkStart w:id="68" w:name="_Toc178072610"/>
      <w:bookmarkEnd w:id="67"/>
      <w:ins w:id="69" w:author="Thomas Belling" w:date="2024-10-04T19:29:00Z" w16du:dateUtc="2024-10-04T17:29:00Z">
        <w:r>
          <w:t>5.2.</w:t>
        </w:r>
      </w:ins>
      <w:ins w:id="70" w:author="Thomas Belling" w:date="2024-10-04T19:31:00Z" w16du:dateUtc="2024-10-04T17:31:00Z">
        <w:r>
          <w:t>X</w:t>
        </w:r>
      </w:ins>
      <w:ins w:id="71" w:author="Thomas Belling" w:date="2024-10-04T19:29:00Z" w16du:dateUtc="2024-10-04T17:29:00Z">
        <w:r>
          <w:t>.1</w:t>
        </w:r>
        <w:r>
          <w:tab/>
          <w:t>General</w:t>
        </w:r>
        <w:bookmarkEnd w:id="68"/>
      </w:ins>
    </w:p>
    <w:p w14:paraId="31CDC9CE" w14:textId="77777777" w:rsidR="00927C0A" w:rsidRDefault="00927C0A" w:rsidP="00927C0A">
      <w:pPr>
        <w:rPr>
          <w:ins w:id="72" w:author="Thomas Belling" w:date="2024-10-04T19:29:00Z" w16du:dateUtc="2024-10-04T17:29:00Z"/>
        </w:rPr>
      </w:pPr>
      <w:ins w:id="73" w:author="Thomas Belling" w:date="2024-10-04T19:29:00Z" w16du:dateUtc="2024-10-04T17:29:00Z">
        <w:r>
          <w:t xml:space="preserve">The following table shows the </w:t>
        </w:r>
      </w:ins>
      <w:ins w:id="74" w:author="Thomas Belling" w:date="2024-10-04T19:31:00Z" w16du:dateUtc="2024-10-04T17:31:00Z">
        <w:r>
          <w:t>SCP</w:t>
        </w:r>
      </w:ins>
      <w:ins w:id="75" w:author="Thomas Belling" w:date="2024-10-04T19:29:00Z" w16du:dateUtc="2024-10-04T17:29:00Z">
        <w:r>
          <w:t xml:space="preserve"> Services and </w:t>
        </w:r>
      </w:ins>
      <w:ins w:id="76" w:author="Thomas Belling" w:date="2024-10-04T19:31:00Z" w16du:dateUtc="2024-10-04T17:31:00Z">
        <w:r>
          <w:t>SCP</w:t>
        </w:r>
      </w:ins>
      <w:ins w:id="77" w:author="Thomas Belling" w:date="2024-10-04T19:29:00Z" w16du:dateUtc="2024-10-04T17:29:00Z">
        <w:r>
          <w:t xml:space="preserve"> Service Operations.</w:t>
        </w:r>
      </w:ins>
    </w:p>
    <w:p w14:paraId="3EC3A28D" w14:textId="77777777" w:rsidR="00927C0A" w:rsidRDefault="00927C0A" w:rsidP="00927C0A">
      <w:pPr>
        <w:pStyle w:val="TH"/>
        <w:rPr>
          <w:ins w:id="78" w:author="Thomas Belling" w:date="2024-10-04T19:29:00Z" w16du:dateUtc="2024-10-04T17:29:00Z"/>
        </w:rPr>
      </w:pPr>
      <w:bookmarkStart w:id="79" w:name="_CRTable5_2_26_11"/>
      <w:ins w:id="80" w:author="Thomas Belling" w:date="2024-10-04T19:29:00Z" w16du:dateUtc="2024-10-04T17:29:00Z">
        <w:r>
          <w:t xml:space="preserve">Table </w:t>
        </w:r>
        <w:bookmarkEnd w:id="79"/>
        <w:r>
          <w:t xml:space="preserve">5.2.26.1-1: NF services provided by the </w:t>
        </w:r>
      </w:ins>
      <w:ins w:id="81" w:author="Thomas Belling" w:date="2024-10-04T19:31:00Z" w16du:dateUtc="2024-10-04T17:31:00Z">
        <w:r>
          <w:t>SCP</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89"/>
        <w:gridCol w:w="1773"/>
        <w:gridCol w:w="1973"/>
        <w:gridCol w:w="2646"/>
      </w:tblGrid>
      <w:tr w:rsidR="00927C0A" w:rsidRPr="00140E21" w14:paraId="1E1F67ED" w14:textId="77777777" w:rsidTr="008029FE">
        <w:trPr>
          <w:cantSplit/>
          <w:jc w:val="center"/>
          <w:ins w:id="82" w:author="Thomas Belling" w:date="2024-10-04T19:29:00Z"/>
        </w:trPr>
        <w:tc>
          <w:tcPr>
            <w:tcW w:w="2989" w:type="dxa"/>
            <w:tcBorders>
              <w:bottom w:val="single" w:sz="4" w:space="0" w:color="auto"/>
            </w:tcBorders>
          </w:tcPr>
          <w:p w14:paraId="723FD655" w14:textId="77777777" w:rsidR="00927C0A" w:rsidRPr="00140E21" w:rsidRDefault="00927C0A" w:rsidP="008029FE">
            <w:pPr>
              <w:pStyle w:val="TAH"/>
              <w:rPr>
                <w:ins w:id="83" w:author="Thomas Belling" w:date="2024-10-04T19:29:00Z" w16du:dateUtc="2024-10-04T17:29:00Z"/>
              </w:rPr>
            </w:pPr>
            <w:ins w:id="84" w:author="Thomas Belling" w:date="2024-10-04T19:29:00Z" w16du:dateUtc="2024-10-04T17:29:00Z">
              <w:r w:rsidRPr="00140E21">
                <w:t>Service Name</w:t>
              </w:r>
            </w:ins>
          </w:p>
        </w:tc>
        <w:tc>
          <w:tcPr>
            <w:tcW w:w="1773" w:type="dxa"/>
            <w:tcBorders>
              <w:bottom w:val="single" w:sz="4" w:space="0" w:color="auto"/>
            </w:tcBorders>
          </w:tcPr>
          <w:p w14:paraId="160E764A" w14:textId="77777777" w:rsidR="00927C0A" w:rsidRPr="00140E21" w:rsidRDefault="00927C0A" w:rsidP="008029FE">
            <w:pPr>
              <w:pStyle w:val="TAH"/>
              <w:rPr>
                <w:ins w:id="85" w:author="Thomas Belling" w:date="2024-10-04T19:29:00Z" w16du:dateUtc="2024-10-04T17:29:00Z"/>
              </w:rPr>
            </w:pPr>
            <w:ins w:id="86" w:author="Thomas Belling" w:date="2024-10-04T19:29:00Z" w16du:dateUtc="2024-10-04T17:29:00Z">
              <w:r w:rsidRPr="00140E21">
                <w:t>Service Operations</w:t>
              </w:r>
            </w:ins>
          </w:p>
        </w:tc>
        <w:tc>
          <w:tcPr>
            <w:tcW w:w="1973" w:type="dxa"/>
            <w:tcBorders>
              <w:bottom w:val="single" w:sz="4" w:space="0" w:color="auto"/>
            </w:tcBorders>
          </w:tcPr>
          <w:p w14:paraId="43DCAEA7" w14:textId="77777777" w:rsidR="00927C0A" w:rsidRPr="00140E21" w:rsidRDefault="00927C0A" w:rsidP="008029FE">
            <w:pPr>
              <w:pStyle w:val="TAH"/>
              <w:rPr>
                <w:ins w:id="87" w:author="Thomas Belling" w:date="2024-10-04T19:29:00Z" w16du:dateUtc="2024-10-04T17:29:00Z"/>
              </w:rPr>
            </w:pPr>
            <w:ins w:id="88" w:author="Thomas Belling" w:date="2024-10-04T19:29:00Z" w16du:dateUtc="2024-10-04T17:29:00Z">
              <w:r w:rsidRPr="00140E21">
                <w:t>Operation Semantics</w:t>
              </w:r>
            </w:ins>
          </w:p>
        </w:tc>
        <w:tc>
          <w:tcPr>
            <w:tcW w:w="2646" w:type="dxa"/>
            <w:tcBorders>
              <w:bottom w:val="single" w:sz="4" w:space="0" w:color="auto"/>
            </w:tcBorders>
          </w:tcPr>
          <w:p w14:paraId="0425183C" w14:textId="77777777" w:rsidR="00927C0A" w:rsidRPr="00140E21" w:rsidRDefault="00927C0A" w:rsidP="008029FE">
            <w:pPr>
              <w:pStyle w:val="TAH"/>
              <w:rPr>
                <w:ins w:id="89" w:author="Thomas Belling" w:date="2024-10-04T19:29:00Z" w16du:dateUtc="2024-10-04T17:29:00Z"/>
              </w:rPr>
            </w:pPr>
            <w:ins w:id="90" w:author="Thomas Belling" w:date="2024-10-04T19:29:00Z" w16du:dateUtc="2024-10-04T17:29:00Z">
              <w:r w:rsidRPr="00140E21">
                <w:t>Example Consumer(s)</w:t>
              </w:r>
            </w:ins>
          </w:p>
        </w:tc>
      </w:tr>
      <w:tr w:rsidR="00927C0A" w:rsidRPr="00140E21" w14:paraId="0E231E7F" w14:textId="77777777" w:rsidTr="008029FE">
        <w:trPr>
          <w:cantSplit/>
          <w:jc w:val="center"/>
          <w:ins w:id="91" w:author="Thomas Belling" w:date="2024-10-04T19:29:00Z"/>
        </w:trPr>
        <w:tc>
          <w:tcPr>
            <w:tcW w:w="2989" w:type="dxa"/>
            <w:tcBorders>
              <w:top w:val="single" w:sz="4" w:space="0" w:color="auto"/>
              <w:bottom w:val="nil"/>
            </w:tcBorders>
            <w:shd w:val="clear" w:color="auto" w:fill="auto"/>
          </w:tcPr>
          <w:p w14:paraId="35E2B66E" w14:textId="77777777" w:rsidR="00927C0A" w:rsidRPr="00140E21" w:rsidRDefault="00927C0A" w:rsidP="008029FE">
            <w:pPr>
              <w:pStyle w:val="TAL"/>
              <w:rPr>
                <w:ins w:id="92" w:author="Thomas Belling" w:date="2024-10-04T19:29:00Z" w16du:dateUtc="2024-10-04T17:29:00Z"/>
              </w:rPr>
            </w:pPr>
            <w:proofErr w:type="spellStart"/>
            <w:ins w:id="93" w:author="Thomas Belling" w:date="2024-10-04T19:29:00Z" w16du:dateUtc="2024-10-04T17:29:00Z">
              <w:r>
                <w:t>N</w:t>
              </w:r>
            </w:ins>
            <w:ins w:id="94" w:author="Thomas Belling" w:date="2024-10-04T19:31:00Z" w16du:dateUtc="2024-10-04T17:31:00Z">
              <w:r>
                <w:t>scp</w:t>
              </w:r>
            </w:ins>
            <w:ins w:id="95" w:author="Thomas Belling" w:date="2024-10-04T19:29:00Z" w16du:dateUtc="2024-10-04T17:29:00Z">
              <w:r>
                <w:t>_EventExposure</w:t>
              </w:r>
              <w:proofErr w:type="spellEnd"/>
            </w:ins>
          </w:p>
        </w:tc>
        <w:tc>
          <w:tcPr>
            <w:tcW w:w="1773" w:type="dxa"/>
            <w:tcBorders>
              <w:top w:val="single" w:sz="4" w:space="0" w:color="auto"/>
              <w:bottom w:val="single" w:sz="4" w:space="0" w:color="auto"/>
            </w:tcBorders>
          </w:tcPr>
          <w:p w14:paraId="557D70CD" w14:textId="77777777" w:rsidR="00927C0A" w:rsidRDefault="00927C0A" w:rsidP="008029FE">
            <w:pPr>
              <w:pStyle w:val="TAL"/>
              <w:rPr>
                <w:ins w:id="96" w:author="Thomas Belling" w:date="2024-10-04T19:29:00Z" w16du:dateUtc="2024-10-04T17:29:00Z"/>
              </w:rPr>
            </w:pPr>
            <w:ins w:id="97" w:author="Thomas Belling" w:date="2024-10-04T19:29:00Z" w16du:dateUtc="2024-10-04T17:29:00Z">
              <w:r>
                <w:t>Notify</w:t>
              </w:r>
            </w:ins>
          </w:p>
        </w:tc>
        <w:tc>
          <w:tcPr>
            <w:tcW w:w="1973" w:type="dxa"/>
            <w:tcBorders>
              <w:top w:val="single" w:sz="4" w:space="0" w:color="auto"/>
              <w:bottom w:val="single" w:sz="4" w:space="0" w:color="auto"/>
            </w:tcBorders>
          </w:tcPr>
          <w:p w14:paraId="485D5651" w14:textId="77777777" w:rsidR="00927C0A" w:rsidDel="00D86C9A" w:rsidRDefault="00927C0A" w:rsidP="008029FE">
            <w:pPr>
              <w:pStyle w:val="TAL"/>
              <w:rPr>
                <w:ins w:id="98" w:author="Thomas Belling" w:date="2024-10-04T19:29:00Z" w16du:dateUtc="2024-10-04T17:29:00Z"/>
              </w:rPr>
            </w:pPr>
            <w:ins w:id="99" w:author="Thomas Belling" w:date="2024-10-04T19:29:00Z" w16du:dateUtc="2024-10-04T17:29:00Z">
              <w:r>
                <w:t>Subscribe/Notify</w:t>
              </w:r>
            </w:ins>
          </w:p>
        </w:tc>
        <w:tc>
          <w:tcPr>
            <w:tcW w:w="2646" w:type="dxa"/>
            <w:tcBorders>
              <w:top w:val="single" w:sz="4" w:space="0" w:color="auto"/>
              <w:bottom w:val="single" w:sz="4" w:space="0" w:color="auto"/>
            </w:tcBorders>
          </w:tcPr>
          <w:p w14:paraId="3FC54634" w14:textId="77777777" w:rsidR="00927C0A" w:rsidRDefault="00927C0A" w:rsidP="008029FE">
            <w:pPr>
              <w:pStyle w:val="TAL"/>
              <w:rPr>
                <w:ins w:id="100" w:author="Thomas Belling" w:date="2024-10-04T19:29:00Z" w16du:dateUtc="2024-10-04T17:29:00Z"/>
              </w:rPr>
            </w:pPr>
            <w:ins w:id="101" w:author="Thomas Belling" w:date="2024-10-04T19:29:00Z" w16du:dateUtc="2024-10-04T17:29:00Z">
              <w:r>
                <w:t>NWDAF</w:t>
              </w:r>
            </w:ins>
            <w:ins w:id="102" w:author="Thomas Belling" w:date="2024-10-04T19:30:00Z" w16du:dateUtc="2024-10-04T17:30:00Z">
              <w:r>
                <w:t>, DCCF</w:t>
              </w:r>
            </w:ins>
          </w:p>
        </w:tc>
      </w:tr>
      <w:tr w:rsidR="00927C0A" w:rsidRPr="00140E21" w14:paraId="2EF37C38" w14:textId="77777777" w:rsidTr="008029FE">
        <w:trPr>
          <w:cantSplit/>
          <w:jc w:val="center"/>
          <w:ins w:id="103" w:author="Thomas Belling" w:date="2024-10-04T19:29:00Z"/>
        </w:trPr>
        <w:tc>
          <w:tcPr>
            <w:tcW w:w="2989" w:type="dxa"/>
            <w:tcBorders>
              <w:top w:val="nil"/>
              <w:bottom w:val="nil"/>
            </w:tcBorders>
            <w:shd w:val="clear" w:color="auto" w:fill="auto"/>
          </w:tcPr>
          <w:p w14:paraId="7455AD4C" w14:textId="77777777" w:rsidR="00927C0A" w:rsidRDefault="00927C0A" w:rsidP="008029FE">
            <w:pPr>
              <w:pStyle w:val="TAL"/>
              <w:rPr>
                <w:ins w:id="104" w:author="Thomas Belling" w:date="2024-10-04T19:29:00Z" w16du:dateUtc="2024-10-04T17:29:00Z"/>
              </w:rPr>
            </w:pPr>
          </w:p>
        </w:tc>
        <w:tc>
          <w:tcPr>
            <w:tcW w:w="1773" w:type="dxa"/>
            <w:tcBorders>
              <w:top w:val="single" w:sz="4" w:space="0" w:color="auto"/>
              <w:bottom w:val="single" w:sz="4" w:space="0" w:color="auto"/>
            </w:tcBorders>
          </w:tcPr>
          <w:p w14:paraId="15E64189" w14:textId="77777777" w:rsidR="00927C0A" w:rsidRDefault="00927C0A" w:rsidP="008029FE">
            <w:pPr>
              <w:pStyle w:val="TAL"/>
              <w:rPr>
                <w:ins w:id="105" w:author="Thomas Belling" w:date="2024-10-04T19:29:00Z" w16du:dateUtc="2024-10-04T17:29:00Z"/>
              </w:rPr>
            </w:pPr>
            <w:ins w:id="106" w:author="Thomas Belling" w:date="2024-10-04T19:29:00Z" w16du:dateUtc="2024-10-04T17:29:00Z">
              <w:r>
                <w:t>Subscribe</w:t>
              </w:r>
            </w:ins>
          </w:p>
        </w:tc>
        <w:tc>
          <w:tcPr>
            <w:tcW w:w="1973" w:type="dxa"/>
            <w:tcBorders>
              <w:top w:val="single" w:sz="4" w:space="0" w:color="auto"/>
              <w:bottom w:val="single" w:sz="4" w:space="0" w:color="auto"/>
            </w:tcBorders>
          </w:tcPr>
          <w:p w14:paraId="3D6CE13D" w14:textId="77777777" w:rsidR="00927C0A" w:rsidRDefault="00927C0A" w:rsidP="008029FE">
            <w:pPr>
              <w:pStyle w:val="TAL"/>
              <w:rPr>
                <w:ins w:id="107" w:author="Thomas Belling" w:date="2024-10-04T19:29:00Z" w16du:dateUtc="2024-10-04T17:29:00Z"/>
              </w:rPr>
            </w:pPr>
            <w:ins w:id="108" w:author="Thomas Belling" w:date="2024-10-04T19:29:00Z" w16du:dateUtc="2024-10-04T17:29:00Z">
              <w:r>
                <w:t>Subscribe/Notify</w:t>
              </w:r>
            </w:ins>
          </w:p>
        </w:tc>
        <w:tc>
          <w:tcPr>
            <w:tcW w:w="2646" w:type="dxa"/>
            <w:tcBorders>
              <w:top w:val="single" w:sz="4" w:space="0" w:color="auto"/>
              <w:bottom w:val="single" w:sz="4" w:space="0" w:color="auto"/>
            </w:tcBorders>
          </w:tcPr>
          <w:p w14:paraId="1509AB0B" w14:textId="77777777" w:rsidR="00927C0A" w:rsidRDefault="00927C0A" w:rsidP="008029FE">
            <w:pPr>
              <w:pStyle w:val="TAL"/>
              <w:rPr>
                <w:ins w:id="109" w:author="Thomas Belling" w:date="2024-10-04T19:29:00Z" w16du:dateUtc="2024-10-04T17:29:00Z"/>
              </w:rPr>
            </w:pPr>
            <w:ins w:id="110" w:author="Thomas Belling" w:date="2024-10-04T19:29:00Z" w16du:dateUtc="2024-10-04T17:29:00Z">
              <w:r>
                <w:t>NWDAF</w:t>
              </w:r>
            </w:ins>
            <w:ins w:id="111" w:author="Thomas Belling" w:date="2024-10-04T19:30:00Z" w16du:dateUtc="2024-10-04T17:30:00Z">
              <w:r>
                <w:t xml:space="preserve">, </w:t>
              </w:r>
            </w:ins>
            <w:ins w:id="112" w:author="Thomas Belling" w:date="2024-10-04T19:29:00Z" w16du:dateUtc="2024-10-04T17:29:00Z">
              <w:r>
                <w:t>DCCF</w:t>
              </w:r>
            </w:ins>
          </w:p>
        </w:tc>
      </w:tr>
      <w:tr w:rsidR="00927C0A" w:rsidRPr="00140E21" w14:paraId="60726A58" w14:textId="77777777" w:rsidTr="008029FE">
        <w:trPr>
          <w:cantSplit/>
          <w:jc w:val="center"/>
          <w:ins w:id="113" w:author="Thomas Belling" w:date="2024-10-04T19:29:00Z"/>
        </w:trPr>
        <w:tc>
          <w:tcPr>
            <w:tcW w:w="2989" w:type="dxa"/>
            <w:tcBorders>
              <w:top w:val="nil"/>
              <w:bottom w:val="single" w:sz="4" w:space="0" w:color="auto"/>
            </w:tcBorders>
            <w:shd w:val="clear" w:color="auto" w:fill="auto"/>
          </w:tcPr>
          <w:p w14:paraId="4DF14529" w14:textId="77777777" w:rsidR="00927C0A" w:rsidRDefault="00927C0A" w:rsidP="008029FE">
            <w:pPr>
              <w:pStyle w:val="TAL"/>
              <w:rPr>
                <w:ins w:id="114" w:author="Thomas Belling" w:date="2024-10-04T19:29:00Z" w16du:dateUtc="2024-10-04T17:29:00Z"/>
              </w:rPr>
            </w:pPr>
          </w:p>
        </w:tc>
        <w:tc>
          <w:tcPr>
            <w:tcW w:w="1773" w:type="dxa"/>
            <w:tcBorders>
              <w:top w:val="single" w:sz="4" w:space="0" w:color="auto"/>
              <w:bottom w:val="single" w:sz="4" w:space="0" w:color="auto"/>
            </w:tcBorders>
          </w:tcPr>
          <w:p w14:paraId="3BF72769" w14:textId="77777777" w:rsidR="00927C0A" w:rsidRDefault="00927C0A" w:rsidP="008029FE">
            <w:pPr>
              <w:pStyle w:val="TAL"/>
              <w:rPr>
                <w:ins w:id="115" w:author="Thomas Belling" w:date="2024-10-04T19:29:00Z" w16du:dateUtc="2024-10-04T17:29:00Z"/>
              </w:rPr>
            </w:pPr>
            <w:ins w:id="116" w:author="Thomas Belling" w:date="2024-10-04T19:29:00Z" w16du:dateUtc="2024-10-04T17:29:00Z">
              <w:r>
                <w:t>Unsubscribe</w:t>
              </w:r>
            </w:ins>
          </w:p>
        </w:tc>
        <w:tc>
          <w:tcPr>
            <w:tcW w:w="1973" w:type="dxa"/>
            <w:tcBorders>
              <w:top w:val="single" w:sz="4" w:space="0" w:color="auto"/>
              <w:bottom w:val="single" w:sz="4" w:space="0" w:color="auto"/>
            </w:tcBorders>
          </w:tcPr>
          <w:p w14:paraId="13AFC81B" w14:textId="77777777" w:rsidR="00927C0A" w:rsidRDefault="00927C0A" w:rsidP="008029FE">
            <w:pPr>
              <w:pStyle w:val="TAL"/>
              <w:rPr>
                <w:ins w:id="117" w:author="Thomas Belling" w:date="2024-10-04T19:29:00Z" w16du:dateUtc="2024-10-04T17:29:00Z"/>
              </w:rPr>
            </w:pPr>
            <w:ins w:id="118" w:author="Thomas Belling" w:date="2024-10-04T19:29:00Z" w16du:dateUtc="2024-10-04T17:29:00Z">
              <w:r>
                <w:t>Subscribe/Notify</w:t>
              </w:r>
            </w:ins>
          </w:p>
        </w:tc>
        <w:tc>
          <w:tcPr>
            <w:tcW w:w="2646" w:type="dxa"/>
            <w:tcBorders>
              <w:top w:val="single" w:sz="4" w:space="0" w:color="auto"/>
              <w:bottom w:val="single" w:sz="4" w:space="0" w:color="auto"/>
            </w:tcBorders>
          </w:tcPr>
          <w:p w14:paraId="599C68EE" w14:textId="77777777" w:rsidR="00927C0A" w:rsidRDefault="00927C0A" w:rsidP="008029FE">
            <w:pPr>
              <w:pStyle w:val="TAL"/>
              <w:rPr>
                <w:ins w:id="119" w:author="Thomas Belling" w:date="2024-10-04T19:29:00Z" w16du:dateUtc="2024-10-04T17:29:00Z"/>
              </w:rPr>
            </w:pPr>
            <w:ins w:id="120" w:author="Thomas Belling" w:date="2024-10-04T19:29:00Z" w16du:dateUtc="2024-10-04T17:29:00Z">
              <w:r>
                <w:t>NWDAF</w:t>
              </w:r>
            </w:ins>
            <w:ins w:id="121" w:author="Thomas Belling" w:date="2024-10-04T19:30:00Z" w16du:dateUtc="2024-10-04T17:30:00Z">
              <w:r>
                <w:t xml:space="preserve">, </w:t>
              </w:r>
            </w:ins>
            <w:ins w:id="122" w:author="Thomas Belling" w:date="2024-10-04T19:29:00Z" w16du:dateUtc="2024-10-04T17:29:00Z">
              <w:r>
                <w:t>DCCF</w:t>
              </w:r>
            </w:ins>
          </w:p>
        </w:tc>
      </w:tr>
    </w:tbl>
    <w:p w14:paraId="2066A3C9" w14:textId="77777777" w:rsidR="00927C0A" w:rsidRPr="00140E21" w:rsidRDefault="00927C0A" w:rsidP="00927C0A">
      <w:pPr>
        <w:pStyle w:val="FP"/>
        <w:rPr>
          <w:ins w:id="123" w:author="Thomas Belling" w:date="2024-10-04T19:29:00Z" w16du:dateUtc="2024-10-04T17:29:00Z"/>
        </w:rPr>
      </w:pPr>
    </w:p>
    <w:p w14:paraId="1CA62C7D" w14:textId="2CF8CFE0" w:rsidR="00927C0A" w:rsidRDefault="00927C0A" w:rsidP="00927C0A">
      <w:pPr>
        <w:pStyle w:val="Heading4"/>
        <w:rPr>
          <w:ins w:id="124" w:author="Thomas Belling" w:date="2024-10-04T19:29:00Z" w16du:dateUtc="2024-10-04T17:29:00Z"/>
        </w:rPr>
      </w:pPr>
      <w:bookmarkStart w:id="125" w:name="_CR5_2_26_2"/>
      <w:bookmarkStart w:id="126" w:name="_Toc178072611"/>
      <w:bookmarkEnd w:id="125"/>
      <w:ins w:id="127" w:author="Thomas Belling" w:date="2024-10-04T19:29:00Z" w16du:dateUtc="2024-10-04T17:29:00Z">
        <w:r>
          <w:t>5.2.</w:t>
        </w:r>
      </w:ins>
      <w:ins w:id="128" w:author="Thomas Belling" w:date="2024-10-04T19:31:00Z" w16du:dateUtc="2024-10-04T17:31:00Z">
        <w:r>
          <w:t>X</w:t>
        </w:r>
      </w:ins>
      <w:ins w:id="129" w:author="Thomas Belling" w:date="2024-10-04T19:29:00Z" w16du:dateUtc="2024-10-04T17:29:00Z">
        <w:r>
          <w:t>.2</w:t>
        </w:r>
        <w:r>
          <w:tab/>
        </w:r>
        <w:proofErr w:type="spellStart"/>
        <w:r>
          <w:t>N</w:t>
        </w:r>
      </w:ins>
      <w:ins w:id="130" w:author="Thomas Belling" w:date="2024-10-04T19:31:00Z" w16du:dateUtc="2024-10-04T17:31:00Z">
        <w:r>
          <w:t>scp</w:t>
        </w:r>
      </w:ins>
      <w:ins w:id="131" w:author="Thomas Belling" w:date="2024-10-04T19:29:00Z" w16du:dateUtc="2024-10-04T17:29:00Z">
        <w:r>
          <w:t>_EventExposure</w:t>
        </w:r>
        <w:proofErr w:type="spellEnd"/>
        <w:r>
          <w:t xml:space="preserve"> Service</w:t>
        </w:r>
        <w:bookmarkEnd w:id="126"/>
      </w:ins>
    </w:p>
    <w:p w14:paraId="2E05826A" w14:textId="35912F2A" w:rsidR="00927C0A" w:rsidRDefault="00927C0A" w:rsidP="00927C0A">
      <w:pPr>
        <w:pStyle w:val="Heading5"/>
        <w:rPr>
          <w:ins w:id="132" w:author="Thomas Belling" w:date="2024-10-04T19:29:00Z" w16du:dateUtc="2024-10-04T17:29:00Z"/>
        </w:rPr>
      </w:pPr>
      <w:bookmarkStart w:id="133" w:name="_CR5_2_26_2_1"/>
      <w:bookmarkStart w:id="134" w:name="_Toc178072612"/>
      <w:bookmarkEnd w:id="133"/>
      <w:ins w:id="135" w:author="Thomas Belling" w:date="2024-10-04T19:29:00Z" w16du:dateUtc="2024-10-04T17:29:00Z">
        <w:r>
          <w:t>5.2.</w:t>
        </w:r>
      </w:ins>
      <w:ins w:id="136" w:author="Thomas Belling" w:date="2024-10-04T19:31:00Z" w16du:dateUtc="2024-10-04T17:31:00Z">
        <w:r>
          <w:t>X</w:t>
        </w:r>
      </w:ins>
      <w:ins w:id="137" w:author="Thomas Belling" w:date="2024-10-04T19:29:00Z" w16du:dateUtc="2024-10-04T17:29:00Z">
        <w:r>
          <w:t>.2.1</w:t>
        </w:r>
        <w:r>
          <w:tab/>
          <w:t>General</w:t>
        </w:r>
        <w:bookmarkEnd w:id="134"/>
      </w:ins>
    </w:p>
    <w:p w14:paraId="2468EF88" w14:textId="77777777" w:rsidR="00927C0A" w:rsidRDefault="00927C0A" w:rsidP="00927C0A">
      <w:pPr>
        <w:rPr>
          <w:ins w:id="138" w:author="Thomas Belling" w:date="2024-10-04T19:29:00Z" w16du:dateUtc="2024-10-04T17:29:00Z"/>
        </w:rPr>
      </w:pPr>
      <w:ins w:id="139" w:author="Thomas Belling" w:date="2024-10-04T19:29:00Z" w16du:dateUtc="2024-10-04T17:29:00Z">
        <w:r w:rsidRPr="002217D3">
          <w:rPr>
            <w:b/>
            <w:bCs/>
          </w:rPr>
          <w:t>Service description:</w:t>
        </w:r>
        <w:r>
          <w:t xml:space="preserve"> This service can expose information</w:t>
        </w:r>
      </w:ins>
      <w:ins w:id="140" w:author="Thomas Belling" w:date="2024-10-04T19:32:00Z" w16du:dateUtc="2024-10-04T17:32:00Z">
        <w:r>
          <w:t xml:space="preserve"> collected by the SCP</w:t>
        </w:r>
      </w:ins>
      <w:ins w:id="141" w:author="Thomas Belling" w:date="2024-10-04T19:29:00Z" w16du:dateUtc="2024-10-04T17:29:00Z">
        <w:r>
          <w:t xml:space="preserve"> to other NFs..</w:t>
        </w:r>
      </w:ins>
    </w:p>
    <w:p w14:paraId="68B9F1C5" w14:textId="77777777" w:rsidR="00927C0A" w:rsidRDefault="00927C0A" w:rsidP="00927C0A">
      <w:pPr>
        <w:rPr>
          <w:ins w:id="142" w:author="Thomas Belling" w:date="2024-10-04T19:29:00Z" w16du:dateUtc="2024-10-04T17:29:00Z"/>
        </w:rPr>
      </w:pPr>
      <w:ins w:id="143" w:author="Thomas Belling" w:date="2024-10-04T19:29:00Z" w16du:dateUtc="2024-10-04T17:29:00Z">
        <w:r>
          <w:t>The following events can be notified to a NF consumer:</w:t>
        </w:r>
      </w:ins>
    </w:p>
    <w:p w14:paraId="407D09B4" w14:textId="77777777" w:rsidR="00927C0A" w:rsidRDefault="00927C0A" w:rsidP="00927C0A">
      <w:pPr>
        <w:pStyle w:val="B1"/>
        <w:rPr>
          <w:ins w:id="144" w:author="Thomas Belling" w:date="2024-10-04T20:39:00Z" w16du:dateUtc="2024-10-04T18:39:00Z"/>
          <w:rFonts w:eastAsiaTheme="minorEastAsia"/>
          <w:lang w:eastAsia="zh-CN"/>
        </w:rPr>
      </w:pPr>
      <w:ins w:id="145" w:author="Thomas Belling" w:date="2024-10-04T19:29:00Z" w16du:dateUtc="2024-10-04T17:29:00Z">
        <w:r>
          <w:t>-</w:t>
        </w:r>
        <w:r>
          <w:tab/>
        </w:r>
      </w:ins>
      <w:ins w:id="146" w:author="Thomas Belling" w:date="2024-10-04T20:24:00Z" w16du:dateUtc="2024-10-04T18:24:00Z">
        <w:r w:rsidRPr="00AC2510">
          <w:rPr>
            <w:b/>
            <w:bCs/>
          </w:rPr>
          <w:t xml:space="preserve">Abnormal </w:t>
        </w:r>
      </w:ins>
      <w:ins w:id="147" w:author="Thomas Belling" w:date="2024-10-04T20:21:00Z" w16du:dateUtc="2024-10-04T18:21:00Z">
        <w:r w:rsidRPr="00AC2510">
          <w:rPr>
            <w:rFonts w:eastAsiaTheme="minorEastAsia"/>
            <w:b/>
            <w:bCs/>
            <w:lang w:eastAsia="zh-CN"/>
          </w:rPr>
          <w:t>Signalling</w:t>
        </w:r>
      </w:ins>
      <w:ins w:id="148" w:author="Thomas Belling" w:date="2024-10-04T20:24:00Z" w16du:dateUtc="2024-10-04T18:24:00Z">
        <w:r w:rsidRPr="00AC2510">
          <w:rPr>
            <w:rFonts w:eastAsiaTheme="minorEastAsia"/>
            <w:b/>
            <w:bCs/>
            <w:lang w:eastAsia="zh-CN"/>
          </w:rPr>
          <w:t xml:space="preserve"> characteristics</w:t>
        </w:r>
      </w:ins>
      <w:ins w:id="149" w:author="Thomas Belling" w:date="2024-10-04T20:21:00Z" w16du:dateUtc="2024-10-04T18:21:00Z">
        <w:r>
          <w:t>: An NF</w:t>
        </w:r>
      </w:ins>
      <w:ins w:id="150" w:author="Thomas Belling" w:date="2024-10-04T20:22:00Z" w16du:dateUtc="2024-10-04T18:22:00Z">
        <w:r>
          <w:t>, NF set, Service</w:t>
        </w:r>
      </w:ins>
      <w:ins w:id="151" w:author="Thomas Belling" w:date="2024-10-04T20:23:00Z" w16du:dateUtc="2024-10-04T18:23:00Z">
        <w:r>
          <w:t xml:space="preserve"> Type, </w:t>
        </w:r>
      </w:ins>
      <w:ins w:id="152" w:author="Thomas Belling" w:date="2024-10-04T20:38:00Z" w16du:dateUtc="2024-10-04T18:38:00Z">
        <w:r>
          <w:t>may</w:t>
        </w:r>
      </w:ins>
      <w:ins w:id="153" w:author="Thomas Belling" w:date="2024-10-04T20:24:00Z" w16du:dateUtc="2024-10-04T18:24:00Z">
        <w:r>
          <w:t xml:space="preserve"> be provided as target</w:t>
        </w:r>
      </w:ins>
      <w:ins w:id="154" w:author="Thomas Belling" w:date="2024-10-04T20:38:00Z" w16du:dateUtc="2024-10-04T18:38:00Z">
        <w:r>
          <w:t>.</w:t>
        </w:r>
      </w:ins>
      <w:ins w:id="155" w:author="Thomas Belling" w:date="2024-10-04T20:24:00Z" w16du:dateUtc="2024-10-04T18:24:00Z">
        <w:r>
          <w:t xml:space="preserve"> </w:t>
        </w:r>
      </w:ins>
      <w:proofErr w:type="spellStart"/>
      <w:ins w:id="156" w:author="Thomas Belling" w:date="2024-10-04T20:38:00Z" w16du:dateUtc="2024-10-04T18:38:00Z">
        <w:r>
          <w:t>A</w:t>
        </w:r>
      </w:ins>
      <w:ins w:id="157" w:author="Thomas Belling" w:date="2024-10-04T20:29:00Z" w16du:dateUtc="2024-10-04T18:29:00Z">
        <w:r>
          <w:t>reporting</w:t>
        </w:r>
        <w:proofErr w:type="spellEnd"/>
        <w:r>
          <w:t xml:space="preserve"> t</w:t>
        </w:r>
      </w:ins>
      <w:ins w:id="158" w:author="Thomas Belling" w:date="2024-10-04T20:25:00Z" w16du:dateUtc="2024-10-04T18:25:00Z">
        <w:r>
          <w:t>hreshold (in terms of absolute transaction or devi</w:t>
        </w:r>
      </w:ins>
      <w:ins w:id="159" w:author="Thomas Belling" w:date="2024-10-04T20:26:00Z" w16du:dateUtc="2024-10-04T18:26:00Z">
        <w:r>
          <w:t>ation from average</w:t>
        </w:r>
      </w:ins>
      <w:ins w:id="160" w:author="Thomas Belling" w:date="2024-10-04T20:27:00Z" w16du:dateUtc="2024-10-04T18:27:00Z">
        <w:r>
          <w:t xml:space="preserve">, or in terms of </w:t>
        </w:r>
      </w:ins>
      <w:ins w:id="161" w:author="Thomas Belling" w:date="2024-10-04T20:29:00Z" w16du:dateUtc="2024-10-04T18:29:00Z">
        <w:r>
          <w:t>a minimu</w:t>
        </w:r>
      </w:ins>
      <w:ins w:id="162" w:author="Thomas Belling" w:date="2024-10-04T20:30:00Z" w16du:dateUtc="2024-10-04T18:30:00Z">
        <w:r>
          <w:t xml:space="preserve">m </w:t>
        </w:r>
      </w:ins>
      <w:ins w:id="163" w:author="Thomas Belling" w:date="2024-10-04T20:27:00Z" w16du:dateUtc="2024-10-04T18:27:00Z">
        <w:r>
          <w:t>per</w:t>
        </w:r>
      </w:ins>
      <w:ins w:id="164" w:author="Thomas Belling" w:date="2024-10-04T20:28:00Z" w16du:dateUtc="2024-10-04T18:28:00Z">
        <w:r>
          <w:t xml:space="preserve">centage </w:t>
        </w:r>
      </w:ins>
      <w:ins w:id="165" w:author="Thomas Belling" w:date="2024-10-04T20:27:00Z" w16du:dateUtc="2024-10-04T18:27:00Z">
        <w:r>
          <w:t>failed transac</w:t>
        </w:r>
      </w:ins>
      <w:ins w:id="166" w:author="Thomas Belling" w:date="2024-10-04T20:28:00Z" w16du:dateUtc="2024-10-04T18:28:00Z">
        <w:r>
          <w:t>tions</w:t>
        </w:r>
      </w:ins>
      <w:ins w:id="167" w:author="Thomas Belling" w:date="2024-10-04T20:26:00Z" w16du:dateUtc="2024-10-04T18:26:00Z">
        <w:r>
          <w:t xml:space="preserve">) </w:t>
        </w:r>
      </w:ins>
      <w:ins w:id="168" w:author="Thomas Belling" w:date="2024-10-04T20:38:00Z" w16du:dateUtc="2024-10-04T18:38:00Z">
        <w:r>
          <w:t>and</w:t>
        </w:r>
      </w:ins>
      <w:ins w:id="169" w:author="Thomas Belling" w:date="2024-10-04T20:26:00Z" w16du:dateUtc="2024-10-04T18:26:00Z">
        <w:r>
          <w:t xml:space="preserve"> time window </w:t>
        </w:r>
      </w:ins>
      <w:ins w:id="170" w:author="Thomas Belling" w:date="2024-10-04T20:38:00Z" w16du:dateUtc="2024-10-04T18:38:00Z">
        <w:r>
          <w:t>may</w:t>
        </w:r>
      </w:ins>
      <w:ins w:id="171" w:author="Thomas Belling" w:date="2024-10-04T20:26:00Z" w16du:dateUtc="2024-10-04T18:26:00Z">
        <w:r>
          <w:t xml:space="preserve"> be provided as filters. </w:t>
        </w:r>
      </w:ins>
      <w:ins w:id="172" w:author="Thomas Belling" w:date="2024-10-04T20:27:00Z" w16du:dateUtc="2024-10-04T18:27:00Z">
        <w:r>
          <w:t xml:space="preserve">The </w:t>
        </w:r>
      </w:ins>
      <w:ins w:id="173" w:author="Thomas Belling" w:date="2024-10-04T20:28:00Z" w16du:dateUtc="2024-10-04T18:28:00Z">
        <w:r>
          <w:t xml:space="preserve">SCP reports </w:t>
        </w:r>
        <w:r>
          <w:rPr>
            <w:rFonts w:eastAsiaTheme="minorEastAsia"/>
            <w:lang w:eastAsia="zh-CN"/>
          </w:rPr>
          <w:t>t</w:t>
        </w:r>
        <w:r w:rsidRPr="001C406B">
          <w:rPr>
            <w:rFonts w:eastAsiaTheme="minorEastAsia"/>
            <w:lang w:eastAsia="zh-CN"/>
          </w:rPr>
          <w:t xml:space="preserve">he </w:t>
        </w:r>
      </w:ins>
      <w:ins w:id="174" w:author="Thomas Belling" w:date="2024-10-04T20:33:00Z" w16du:dateUtc="2024-10-04T18:33:00Z">
        <w:r>
          <w:rPr>
            <w:rFonts w:eastAsiaTheme="minorEastAsia"/>
            <w:lang w:eastAsia="zh-CN"/>
          </w:rPr>
          <w:t xml:space="preserve">observed rate (i.e. number per </w:t>
        </w:r>
        <w:r>
          <w:rPr>
            <w:rFonts w:eastAsiaTheme="minorEastAsia"/>
            <w:lang w:eastAsia="zh-CN"/>
          </w:rPr>
          <w:lastRenderedPageBreak/>
          <w:t xml:space="preserve">time </w:t>
        </w:r>
        <w:proofErr w:type="spellStart"/>
        <w:r>
          <w:rPr>
            <w:rFonts w:eastAsiaTheme="minorEastAsia"/>
            <w:lang w:eastAsia="zh-CN"/>
          </w:rPr>
          <w:t>intevall</w:t>
        </w:r>
        <w:proofErr w:type="spellEnd"/>
        <w:r>
          <w:rPr>
            <w:rFonts w:eastAsiaTheme="minorEastAsia"/>
            <w:lang w:eastAsia="zh-CN"/>
          </w:rPr>
          <w:t>)</w:t>
        </w:r>
      </w:ins>
      <w:ins w:id="175" w:author="Thomas Belling" w:date="2024-10-04T20:28:00Z" w16du:dateUtc="2024-10-04T18:28:00Z">
        <w:r w:rsidRPr="001C406B">
          <w:rPr>
            <w:rFonts w:eastAsiaTheme="minorEastAsia"/>
            <w:lang w:eastAsia="zh-CN"/>
          </w:rPr>
          <w:t xml:space="preserve"> of different types of signalling </w:t>
        </w:r>
      </w:ins>
      <w:ins w:id="176" w:author="Thomas Belling" w:date="2024-10-04T20:33:00Z" w16du:dateUtc="2024-10-04T18:33:00Z">
        <w:r>
          <w:rPr>
            <w:rFonts w:eastAsiaTheme="minorEastAsia"/>
            <w:lang w:eastAsia="zh-CN"/>
          </w:rPr>
          <w:t>mess</w:t>
        </w:r>
      </w:ins>
      <w:ins w:id="177" w:author="Thomas Belling" w:date="2024-10-04T20:38:00Z" w16du:dateUtc="2024-10-04T18:38:00Z">
        <w:r>
          <w:rPr>
            <w:rFonts w:eastAsiaTheme="minorEastAsia"/>
            <w:lang w:eastAsia="zh-CN"/>
          </w:rPr>
          <w:t>a</w:t>
        </w:r>
      </w:ins>
      <w:ins w:id="178" w:author="Thomas Belling" w:date="2024-10-04T20:33:00Z" w16du:dateUtc="2024-10-04T18:33:00Z">
        <w:r>
          <w:rPr>
            <w:rFonts w:eastAsiaTheme="minorEastAsia"/>
            <w:lang w:eastAsia="zh-CN"/>
          </w:rPr>
          <w:t xml:space="preserve">ges </w:t>
        </w:r>
      </w:ins>
      <w:ins w:id="179" w:author="Thomas Belling" w:date="2024-10-04T20:28:00Z" w16du:dateUtc="2024-10-04T18:28:00Z">
        <w:r w:rsidRPr="001C406B">
          <w:rPr>
            <w:rFonts w:eastAsiaTheme="minorEastAsia"/>
            <w:lang w:eastAsia="zh-CN"/>
          </w:rPr>
          <w:t>received and sent by different NF instance(s)</w:t>
        </w:r>
        <w:r>
          <w:rPr>
            <w:rFonts w:eastAsiaTheme="minorEastAsia"/>
            <w:lang w:eastAsia="zh-CN"/>
          </w:rPr>
          <w:t>, the percentage of failed tra</w:t>
        </w:r>
      </w:ins>
      <w:ins w:id="180" w:author="Thomas Belling" w:date="2024-10-04T20:29:00Z" w16du:dateUtc="2024-10-04T18:29:00Z">
        <w:r>
          <w:rPr>
            <w:rFonts w:eastAsiaTheme="minorEastAsia"/>
            <w:lang w:eastAsia="zh-CN"/>
          </w:rPr>
          <w:t xml:space="preserve">nsactions, </w:t>
        </w:r>
      </w:ins>
      <w:ins w:id="181" w:author="Thomas Belling" w:date="2024-10-04T20:30:00Z" w16du:dateUtc="2024-10-04T18:30:00Z">
        <w:r>
          <w:rPr>
            <w:rFonts w:eastAsiaTheme="minorEastAsia"/>
            <w:lang w:eastAsia="zh-CN"/>
          </w:rPr>
          <w:t xml:space="preserve">and when an NF is observed </w:t>
        </w:r>
      </w:ins>
      <w:ins w:id="182" w:author="Thomas Belling" w:date="2024-10-04T20:31:00Z" w16du:dateUtc="2024-10-04T18:31:00Z">
        <w:r>
          <w:rPr>
            <w:rFonts w:eastAsiaTheme="minorEastAsia"/>
            <w:lang w:eastAsia="zh-CN"/>
          </w:rPr>
          <w:t>to fail to reply to received requests.</w:t>
        </w:r>
      </w:ins>
    </w:p>
    <w:p w14:paraId="17EA10E4" w14:textId="77777777" w:rsidR="00927C0A" w:rsidRDefault="00927C0A" w:rsidP="00927C0A">
      <w:pPr>
        <w:pStyle w:val="NO"/>
        <w:rPr>
          <w:ins w:id="183" w:author="Thomas Belling" w:date="2024-10-04T19:29:00Z" w16du:dateUtc="2024-10-04T17:29:00Z"/>
        </w:rPr>
      </w:pPr>
      <w:ins w:id="184" w:author="Thomas Belling" w:date="2024-10-04T20:39:00Z" w16du:dateUtc="2024-10-04T18:39:00Z">
        <w:r>
          <w:t>NOTE:</w:t>
        </w:r>
        <w:r>
          <w:tab/>
        </w:r>
      </w:ins>
      <w:ins w:id="185" w:author="Thomas Belling" w:date="2024-10-04T20:31:00Z" w16du:dateUtc="2024-10-04T18:31:00Z">
        <w:r>
          <w:rPr>
            <w:rFonts w:eastAsiaTheme="minorEastAsia"/>
            <w:lang w:eastAsia="zh-CN"/>
          </w:rPr>
          <w:t>The</w:t>
        </w:r>
      </w:ins>
      <w:ins w:id="186" w:author="Thomas Belling" w:date="2024-10-04T20:39:00Z" w16du:dateUtc="2024-10-04T18:39:00Z">
        <w:r>
          <w:rPr>
            <w:rFonts w:eastAsiaTheme="minorEastAsia"/>
            <w:lang w:eastAsia="zh-CN"/>
          </w:rPr>
          <w:t xml:space="preserve"> </w:t>
        </w:r>
      </w:ins>
      <w:ins w:id="187" w:author="Thomas Belling" w:date="2024-10-04T20:40:00Z" w16du:dateUtc="2024-10-04T18:40:00Z">
        <w:r>
          <w:rPr>
            <w:rFonts w:eastAsiaTheme="minorEastAsia"/>
            <w:lang w:eastAsia="zh-CN"/>
          </w:rPr>
          <w:t>“</w:t>
        </w:r>
      </w:ins>
      <w:ins w:id="188" w:author="Thomas Belling" w:date="2024-10-04T20:39:00Z" w16du:dateUtc="2024-10-04T18:39:00Z">
        <w:r w:rsidRPr="00AC2510">
          <w:rPr>
            <w:rFonts w:eastAsiaTheme="minorEastAsia"/>
            <w:lang w:eastAsia="zh-CN"/>
          </w:rPr>
          <w:t>Abnormal Signalling characteristics</w:t>
        </w:r>
      </w:ins>
      <w:ins w:id="189" w:author="Thomas Belling" w:date="2024-10-04T20:40:00Z" w16du:dateUtc="2024-10-04T18:40:00Z">
        <w:r>
          <w:rPr>
            <w:rFonts w:eastAsiaTheme="minorEastAsia"/>
            <w:lang w:eastAsia="zh-CN"/>
          </w:rPr>
          <w:t>”</w:t>
        </w:r>
      </w:ins>
      <w:ins w:id="190" w:author="Thomas Belling" w:date="2024-10-04T20:31:00Z" w16du:dateUtc="2024-10-04T18:31:00Z">
        <w:r>
          <w:rPr>
            <w:rFonts w:eastAsiaTheme="minorEastAsia"/>
            <w:lang w:eastAsia="zh-CN"/>
          </w:rPr>
          <w:t xml:space="preserve"> </w:t>
        </w:r>
      </w:ins>
      <w:ins w:id="191" w:author="Thomas Belling" w:date="2024-10-04T20:40:00Z" w16du:dateUtc="2024-10-04T18:40:00Z">
        <w:r>
          <w:rPr>
            <w:rFonts w:eastAsiaTheme="minorEastAsia"/>
            <w:lang w:eastAsia="zh-CN"/>
          </w:rPr>
          <w:t>e</w:t>
        </w:r>
      </w:ins>
      <w:ins w:id="192" w:author="Thomas Belling" w:date="2024-10-04T20:31:00Z" w16du:dateUtc="2024-10-04T18:31:00Z">
        <w:r>
          <w:rPr>
            <w:rFonts w:eastAsiaTheme="minorEastAsia"/>
            <w:lang w:eastAsia="zh-CN"/>
          </w:rPr>
          <w:t>vent is ex</w:t>
        </w:r>
      </w:ins>
      <w:ins w:id="193" w:author="Thomas Belling" w:date="2024-10-04T20:32:00Z" w16du:dateUtc="2024-10-04T18:32:00Z">
        <w:r>
          <w:rPr>
            <w:rFonts w:eastAsiaTheme="minorEastAsia"/>
            <w:lang w:eastAsia="zh-CN"/>
          </w:rPr>
          <w:t xml:space="preserve">pected to be subscribed </w:t>
        </w:r>
      </w:ins>
      <w:ins w:id="194" w:author="Thomas Belling" w:date="2024-10-04T19:29:00Z" w16du:dateUtc="2024-10-04T17:29:00Z">
        <w:r>
          <w:t xml:space="preserve">by </w:t>
        </w:r>
      </w:ins>
      <w:ins w:id="195" w:author="Thomas Belling" w:date="2024-10-04T20:40:00Z" w16du:dateUtc="2024-10-04T18:40:00Z">
        <w:r>
          <w:t xml:space="preserve">an </w:t>
        </w:r>
      </w:ins>
      <w:ins w:id="196" w:author="Thomas Belling" w:date="2024-10-04T19:29:00Z" w16du:dateUtc="2024-10-04T17:29:00Z">
        <w:r>
          <w:t xml:space="preserve">NWDAF </w:t>
        </w:r>
      </w:ins>
      <w:ins w:id="197" w:author="Thomas Belling" w:date="2024-10-04T20:32:00Z" w16du:dateUtc="2024-10-04T18:32:00Z">
        <w:r>
          <w:t>to generate</w:t>
        </w:r>
      </w:ins>
      <w:ins w:id="198" w:author="Thomas Belling" w:date="2024-10-04T19:29:00Z" w16du:dateUtc="2024-10-04T17:29:00Z">
        <w:r>
          <w:t xml:space="preserve"> analytics </w:t>
        </w:r>
      </w:ins>
      <w:ins w:id="199" w:author="Thomas Belling" w:date="2024-10-04T20:32:00Z" w16du:dateUtc="2024-10-04T18:32:00Z">
        <w:r>
          <w:t>related to abnormal signalling</w:t>
        </w:r>
      </w:ins>
      <w:ins w:id="200" w:author="Thomas Belling" w:date="2024-10-04T20:34:00Z" w16du:dateUtc="2024-10-04T18:34:00Z">
        <w:r>
          <w:t xml:space="preserve"> </w:t>
        </w:r>
      </w:ins>
      <w:ins w:id="201" w:author="Thomas Belling" w:date="2024-10-04T19:29:00Z" w16du:dateUtc="2024-10-04T17:29:00Z">
        <w:r>
          <w:t>(see TS 23.288 [50]).</w:t>
        </w:r>
      </w:ins>
    </w:p>
    <w:p w14:paraId="0996ADC8" w14:textId="69098C9B" w:rsidR="00927C0A" w:rsidRDefault="00927C0A" w:rsidP="00927C0A">
      <w:pPr>
        <w:pStyle w:val="Heading5"/>
        <w:rPr>
          <w:ins w:id="202" w:author="Thomas Belling" w:date="2024-10-04T19:29:00Z" w16du:dateUtc="2024-10-04T17:29:00Z"/>
        </w:rPr>
      </w:pPr>
      <w:bookmarkStart w:id="203" w:name="_CR5_2_26_2_2"/>
      <w:bookmarkStart w:id="204" w:name="_Toc178072613"/>
      <w:bookmarkEnd w:id="203"/>
      <w:ins w:id="205" w:author="Thomas Belling" w:date="2024-10-04T19:29:00Z" w16du:dateUtc="2024-10-04T17:29:00Z">
        <w:r>
          <w:t>5.2.</w:t>
        </w:r>
      </w:ins>
      <w:ins w:id="206" w:author="Thomas Belling" w:date="2024-10-04T20:14:00Z" w16du:dateUtc="2024-10-04T18:14:00Z">
        <w:r>
          <w:t>X</w:t>
        </w:r>
      </w:ins>
      <w:ins w:id="207" w:author="Thomas Belling" w:date="2024-10-04T19:29:00Z" w16du:dateUtc="2024-10-04T17:29:00Z">
        <w:r>
          <w:t>.2.2</w:t>
        </w:r>
        <w:r>
          <w:tab/>
        </w:r>
        <w:proofErr w:type="spellStart"/>
        <w:r>
          <w:t>N</w:t>
        </w:r>
      </w:ins>
      <w:ins w:id="208" w:author="Thomas Belling" w:date="2024-10-04T19:33:00Z" w16du:dateUtc="2024-10-04T17:33:00Z">
        <w:r>
          <w:t>scp</w:t>
        </w:r>
      </w:ins>
      <w:ins w:id="209" w:author="Thomas Belling" w:date="2024-10-04T19:29:00Z" w16du:dateUtc="2024-10-04T17:29:00Z">
        <w:r>
          <w:t>_EventExposure_Notify</w:t>
        </w:r>
        <w:proofErr w:type="spellEnd"/>
        <w:r>
          <w:t xml:space="preserve"> service operation</w:t>
        </w:r>
        <w:bookmarkEnd w:id="204"/>
      </w:ins>
    </w:p>
    <w:p w14:paraId="749598E9" w14:textId="77777777" w:rsidR="00927C0A" w:rsidRDefault="00927C0A" w:rsidP="00927C0A">
      <w:pPr>
        <w:rPr>
          <w:ins w:id="210" w:author="Thomas Belling" w:date="2024-10-04T19:29:00Z" w16du:dateUtc="2024-10-04T17:29:00Z"/>
        </w:rPr>
      </w:pPr>
      <w:ins w:id="211" w:author="Thomas Belling" w:date="2024-10-04T19:29:00Z" w16du:dateUtc="2024-10-04T17:29:00Z">
        <w:r w:rsidRPr="002217D3">
          <w:rPr>
            <w:b/>
            <w:bCs/>
          </w:rPr>
          <w:t>Service operation name:</w:t>
        </w:r>
        <w:r>
          <w:t xml:space="preserve"> </w:t>
        </w:r>
        <w:proofErr w:type="spellStart"/>
        <w:r>
          <w:t>N</w:t>
        </w:r>
      </w:ins>
      <w:ins w:id="212" w:author="Thomas Belling" w:date="2024-10-04T19:33:00Z" w16du:dateUtc="2024-10-04T17:33:00Z">
        <w:r>
          <w:t>scp</w:t>
        </w:r>
      </w:ins>
      <w:ins w:id="213" w:author="Thomas Belling" w:date="2024-10-04T19:29:00Z" w16du:dateUtc="2024-10-04T17:29:00Z">
        <w:r>
          <w:t>_EventExposure_Notify</w:t>
        </w:r>
        <w:proofErr w:type="spellEnd"/>
      </w:ins>
    </w:p>
    <w:p w14:paraId="2A1818E2" w14:textId="77777777" w:rsidR="00927C0A" w:rsidRDefault="00927C0A" w:rsidP="00927C0A">
      <w:pPr>
        <w:rPr>
          <w:ins w:id="214" w:author="Thomas Belling" w:date="2024-10-04T19:29:00Z" w16du:dateUtc="2024-10-04T17:29:00Z"/>
        </w:rPr>
      </w:pPr>
      <w:ins w:id="215" w:author="Thomas Belling" w:date="2024-10-04T19:29:00Z" w16du:dateUtc="2024-10-04T17:29:00Z">
        <w:r w:rsidRPr="002217D3">
          <w:rPr>
            <w:b/>
            <w:bCs/>
          </w:rPr>
          <w:t>Description:</w:t>
        </w:r>
        <w:r>
          <w:t xml:space="preserve"> This service operation reports the event and</w:t>
        </w:r>
      </w:ins>
      <w:ins w:id="216" w:author="Thomas Belling" w:date="2024-10-04T19:35:00Z" w16du:dateUtc="2024-10-04T17:35:00Z">
        <w:r>
          <w:t xml:space="preserve"> related</w:t>
        </w:r>
      </w:ins>
      <w:ins w:id="217" w:author="Thomas Belling" w:date="2024-10-04T19:29:00Z" w16du:dateUtc="2024-10-04T17:29:00Z">
        <w:r>
          <w:t xml:space="preserve"> information to the consumer that has subscribed.</w:t>
        </w:r>
      </w:ins>
    </w:p>
    <w:p w14:paraId="797F61DA" w14:textId="77777777" w:rsidR="00927C0A" w:rsidRDefault="00927C0A" w:rsidP="00927C0A">
      <w:pPr>
        <w:rPr>
          <w:ins w:id="218" w:author="Thomas Belling" w:date="2024-10-04T19:29:00Z" w16du:dateUtc="2024-10-04T17:29:00Z"/>
        </w:rPr>
      </w:pPr>
      <w:ins w:id="219" w:author="Thomas Belling" w:date="2024-10-04T19:29:00Z" w16du:dateUtc="2024-10-04T17:29:00Z">
        <w:r w:rsidRPr="002217D3">
          <w:rPr>
            <w:b/>
            <w:bCs/>
          </w:rPr>
          <w:t>Input Required:</w:t>
        </w:r>
        <w:r>
          <w:t xml:space="preserve"> Event ID, Notification Correlation Information.</w:t>
        </w:r>
      </w:ins>
    </w:p>
    <w:p w14:paraId="26D9DA8A" w14:textId="77777777" w:rsidR="00927C0A" w:rsidRDefault="00927C0A" w:rsidP="00927C0A">
      <w:pPr>
        <w:rPr>
          <w:ins w:id="220" w:author="Thomas Belling" w:date="2024-10-04T19:29:00Z" w16du:dateUtc="2024-10-04T17:29:00Z"/>
        </w:rPr>
      </w:pPr>
      <w:ins w:id="221" w:author="Thomas Belling" w:date="2024-10-04T19:29:00Z" w16du:dateUtc="2024-10-04T17:29:00Z">
        <w:r w:rsidRPr="002217D3">
          <w:rPr>
            <w:b/>
            <w:bCs/>
          </w:rPr>
          <w:t>Input, Optional:</w:t>
        </w:r>
        <w:r>
          <w:t>, Event specific parameters as described in clause 5.2.</w:t>
        </w:r>
      </w:ins>
      <w:ins w:id="222" w:author="Thomas Belling" w:date="2024-10-04T19:40:00Z" w16du:dateUtc="2024-10-04T17:40:00Z">
        <w:r>
          <w:t>X</w:t>
        </w:r>
      </w:ins>
      <w:ins w:id="223" w:author="Thomas Belling" w:date="2024-10-04T19:29:00Z" w16du:dateUtc="2024-10-04T17:29:00Z">
        <w:r>
          <w:t>.2.1, time stamps for the measurements.</w:t>
        </w:r>
      </w:ins>
    </w:p>
    <w:p w14:paraId="0EA19ACE" w14:textId="77777777" w:rsidR="00927C0A" w:rsidRDefault="00927C0A" w:rsidP="00927C0A">
      <w:pPr>
        <w:rPr>
          <w:ins w:id="224" w:author="Thomas Belling" w:date="2024-10-04T19:29:00Z" w16du:dateUtc="2024-10-04T17:29:00Z"/>
        </w:rPr>
      </w:pPr>
      <w:ins w:id="225" w:author="Thomas Belling" w:date="2024-10-04T19:29:00Z" w16du:dateUtc="2024-10-04T17:29:00Z">
        <w:r w:rsidRPr="002217D3">
          <w:rPr>
            <w:b/>
            <w:bCs/>
          </w:rPr>
          <w:t>Output Required:</w:t>
        </w:r>
        <w:r>
          <w:t xml:space="preserve"> Result Indication.</w:t>
        </w:r>
      </w:ins>
    </w:p>
    <w:p w14:paraId="68BC8CED" w14:textId="77777777" w:rsidR="00927C0A" w:rsidRDefault="00927C0A" w:rsidP="00927C0A">
      <w:pPr>
        <w:rPr>
          <w:ins w:id="226" w:author="Thomas Belling" w:date="2024-10-04T19:29:00Z" w16du:dateUtc="2024-10-04T17:29:00Z"/>
        </w:rPr>
      </w:pPr>
      <w:ins w:id="227" w:author="Thomas Belling" w:date="2024-10-04T19:29:00Z" w16du:dateUtc="2024-10-04T17:29:00Z">
        <w:r w:rsidRPr="002217D3">
          <w:rPr>
            <w:b/>
            <w:bCs/>
          </w:rPr>
          <w:t>Output, Optional:</w:t>
        </w:r>
        <w:r>
          <w:t xml:space="preserve"> None.</w:t>
        </w:r>
      </w:ins>
    </w:p>
    <w:p w14:paraId="247753DD" w14:textId="55E6E6A6" w:rsidR="00927C0A" w:rsidRDefault="00927C0A" w:rsidP="00927C0A">
      <w:pPr>
        <w:pStyle w:val="Heading5"/>
        <w:rPr>
          <w:ins w:id="228" w:author="Thomas Belling" w:date="2024-10-04T19:29:00Z" w16du:dateUtc="2024-10-04T17:29:00Z"/>
        </w:rPr>
      </w:pPr>
      <w:bookmarkStart w:id="229" w:name="_CR5_2_26_2_3"/>
      <w:bookmarkStart w:id="230" w:name="_Toc178072614"/>
      <w:bookmarkEnd w:id="229"/>
      <w:ins w:id="231" w:author="Thomas Belling" w:date="2024-10-04T19:29:00Z" w16du:dateUtc="2024-10-04T17:29:00Z">
        <w:r>
          <w:t>5.2.</w:t>
        </w:r>
      </w:ins>
      <w:ins w:id="232" w:author="Thomas Belling" w:date="2024-10-04T19:39:00Z" w16du:dateUtc="2024-10-04T17:39:00Z">
        <w:r>
          <w:t>X</w:t>
        </w:r>
      </w:ins>
      <w:ins w:id="233" w:author="Thomas Belling" w:date="2024-10-04T19:29:00Z" w16du:dateUtc="2024-10-04T17:29:00Z">
        <w:r>
          <w:t>.2.3</w:t>
        </w:r>
        <w:r>
          <w:tab/>
        </w:r>
        <w:proofErr w:type="spellStart"/>
        <w:r>
          <w:t>N</w:t>
        </w:r>
      </w:ins>
      <w:ins w:id="234" w:author="Thomas Belling" w:date="2024-10-04T19:38:00Z" w16du:dateUtc="2024-10-04T17:38:00Z">
        <w:r>
          <w:t>scp</w:t>
        </w:r>
      </w:ins>
      <w:ins w:id="235" w:author="Thomas Belling" w:date="2024-10-04T19:29:00Z" w16du:dateUtc="2024-10-04T17:29:00Z">
        <w:r>
          <w:t>_EventExposure_Subscribe</w:t>
        </w:r>
        <w:proofErr w:type="spellEnd"/>
        <w:r>
          <w:t xml:space="preserve"> service operation</w:t>
        </w:r>
        <w:bookmarkEnd w:id="230"/>
      </w:ins>
    </w:p>
    <w:p w14:paraId="10D9111E" w14:textId="77777777" w:rsidR="00927C0A" w:rsidRDefault="00927C0A" w:rsidP="00927C0A">
      <w:pPr>
        <w:rPr>
          <w:ins w:id="236" w:author="Thomas Belling" w:date="2024-10-04T19:29:00Z" w16du:dateUtc="2024-10-04T17:29:00Z"/>
        </w:rPr>
      </w:pPr>
      <w:ins w:id="237" w:author="Thomas Belling" w:date="2024-10-04T19:29:00Z" w16du:dateUtc="2024-10-04T17:29:00Z">
        <w:r w:rsidRPr="00095065">
          <w:rPr>
            <w:b/>
            <w:bCs/>
          </w:rPr>
          <w:t>Service operation name:</w:t>
        </w:r>
        <w:r>
          <w:t xml:space="preserve"> </w:t>
        </w:r>
        <w:proofErr w:type="spellStart"/>
        <w:r>
          <w:t>N</w:t>
        </w:r>
      </w:ins>
      <w:ins w:id="238" w:author="Thomas Belling" w:date="2024-10-04T19:38:00Z" w16du:dateUtc="2024-10-04T17:38:00Z">
        <w:r>
          <w:t>scp</w:t>
        </w:r>
      </w:ins>
      <w:ins w:id="239" w:author="Thomas Belling" w:date="2024-10-04T19:29:00Z" w16du:dateUtc="2024-10-04T17:29:00Z">
        <w:r>
          <w:t>_EventExposure_Subscribe</w:t>
        </w:r>
        <w:proofErr w:type="spellEnd"/>
      </w:ins>
    </w:p>
    <w:p w14:paraId="7272587A" w14:textId="77777777" w:rsidR="00927C0A" w:rsidRDefault="00927C0A" w:rsidP="00927C0A">
      <w:pPr>
        <w:rPr>
          <w:ins w:id="240" w:author="Thomas Belling" w:date="2024-10-04T19:29:00Z" w16du:dateUtc="2024-10-04T17:29:00Z"/>
        </w:rPr>
      </w:pPr>
      <w:ins w:id="241" w:author="Thomas Belling" w:date="2024-10-04T19:29:00Z" w16du:dateUtc="2024-10-04T17:29:00Z">
        <w:r w:rsidRPr="00095065">
          <w:rPr>
            <w:b/>
            <w:bCs/>
          </w:rPr>
          <w:t>Description:</w:t>
        </w:r>
        <w:r>
          <w:t xml:space="preserve"> This service operation is used by an NF to subscribe or modify a subscription to </w:t>
        </w:r>
      </w:ins>
      <w:ins w:id="242" w:author="Thomas Belling" w:date="2024-10-04T19:36:00Z" w16du:dateUtc="2024-10-04T17:36:00Z">
        <w:r>
          <w:t>SCP</w:t>
        </w:r>
      </w:ins>
      <w:ins w:id="243" w:author="Thomas Belling" w:date="2024-10-04T19:29:00Z" w16du:dateUtc="2024-10-04T17:29:00Z">
        <w:r>
          <w:t xml:space="preserve"> event exposure notifications.</w:t>
        </w:r>
      </w:ins>
    </w:p>
    <w:p w14:paraId="27B94372" w14:textId="77777777" w:rsidR="00927C0A" w:rsidRDefault="00927C0A" w:rsidP="00927C0A">
      <w:pPr>
        <w:rPr>
          <w:ins w:id="244" w:author="Thomas Belling" w:date="2024-10-04T19:29:00Z" w16du:dateUtc="2024-10-04T17:29:00Z"/>
        </w:rPr>
      </w:pPr>
      <w:ins w:id="245" w:author="Thomas Belling" w:date="2024-10-04T19:29:00Z" w16du:dateUtc="2024-10-04T17:29:00Z">
        <w:r w:rsidRPr="00095065">
          <w:rPr>
            <w:b/>
            <w:bCs/>
          </w:rPr>
          <w:t>Input, Required:</w:t>
        </w:r>
        <w:r>
          <w:t xml:space="preserve"> Event ID(s) defined in clause 5.2.</w:t>
        </w:r>
      </w:ins>
      <w:ins w:id="246" w:author="Thomas Belling" w:date="2024-10-04T19:36:00Z" w16du:dateUtc="2024-10-04T17:36:00Z">
        <w:r>
          <w:t>X</w:t>
        </w:r>
      </w:ins>
      <w:ins w:id="247" w:author="Thomas Belling" w:date="2024-10-04T19:29:00Z" w16du:dateUtc="2024-10-04T17:29:00Z">
        <w:r>
          <w:t>.2.1, Notification Target Address (+ Notification Correlation ID),.</w:t>
        </w:r>
      </w:ins>
    </w:p>
    <w:p w14:paraId="095D4176" w14:textId="77777777" w:rsidR="00927C0A" w:rsidRDefault="00927C0A" w:rsidP="00927C0A">
      <w:pPr>
        <w:rPr>
          <w:ins w:id="248" w:author="Thomas Belling" w:date="2024-10-04T19:29:00Z" w16du:dateUtc="2024-10-04T17:29:00Z"/>
        </w:rPr>
      </w:pPr>
      <w:ins w:id="249" w:author="Thomas Belling" w:date="2024-10-04T19:29:00Z" w16du:dateUtc="2024-10-04T17:29:00Z">
        <w:r w:rsidRPr="00095065">
          <w:rPr>
            <w:b/>
            <w:bCs/>
          </w:rPr>
          <w:t>Input, Optional:</w:t>
        </w:r>
        <w:r>
          <w:t xml:space="preserve"> Subscription Correlation ID (in the case of modification of the event subscription), Expiry time, </w:t>
        </w:r>
      </w:ins>
      <w:ins w:id="250" w:author="Thomas Belling" w:date="2024-10-04T20:35:00Z" w16du:dateUtc="2024-10-04T18:35:00Z">
        <w:r>
          <w:t xml:space="preserve">Event specific </w:t>
        </w:r>
      </w:ins>
      <w:ins w:id="251" w:author="Thomas Belling" w:date="2024-10-04T20:36:00Z" w16du:dateUtc="2024-10-04T18:36:00Z">
        <w:r>
          <w:t>t</w:t>
        </w:r>
      </w:ins>
      <w:ins w:id="252" w:author="Thomas Belling" w:date="2024-10-04T20:35:00Z" w16du:dateUtc="2024-10-04T18:35:00Z">
        <w:r>
          <w:t xml:space="preserve">arget </w:t>
        </w:r>
        <w:proofErr w:type="spellStart"/>
        <w:r>
          <w:t>amd</w:t>
        </w:r>
        <w:proofErr w:type="spellEnd"/>
        <w:r>
          <w:t xml:space="preserve"> </w:t>
        </w:r>
      </w:ins>
      <w:ins w:id="253" w:author="Thomas Belling" w:date="2024-10-04T20:36:00Z" w16du:dateUtc="2024-10-04T18:36:00Z">
        <w:r>
          <w:t>f</w:t>
        </w:r>
      </w:ins>
      <w:ins w:id="254" w:author="Thomas Belling" w:date="2024-10-04T19:29:00Z" w16du:dateUtc="2024-10-04T17:29:00Z">
        <w:r>
          <w:t xml:space="preserve">iltering </w:t>
        </w:r>
      </w:ins>
      <w:ins w:id="255" w:author="Thomas Belling" w:date="2024-10-04T20:36:00Z" w16du:dateUtc="2024-10-04T18:36:00Z">
        <w:r>
          <w:t>i</w:t>
        </w:r>
      </w:ins>
      <w:ins w:id="256" w:author="Thomas Belling" w:date="2024-10-04T19:29:00Z" w16du:dateUtc="2024-10-04T17:29:00Z">
        <w:r>
          <w:t>nformation</w:t>
        </w:r>
      </w:ins>
      <w:ins w:id="257" w:author="Thomas Belling" w:date="2024-10-04T20:36:00Z" w16du:dateUtc="2024-10-04T18:36:00Z">
        <w:r>
          <w:t xml:space="preserve"> defined in clause 5.2.X.2.1</w:t>
        </w:r>
      </w:ins>
    </w:p>
    <w:p w14:paraId="59A50590" w14:textId="77777777" w:rsidR="00927C0A" w:rsidRDefault="00927C0A" w:rsidP="00927C0A">
      <w:pPr>
        <w:rPr>
          <w:ins w:id="258" w:author="Thomas Belling" w:date="2024-10-04T19:29:00Z" w16du:dateUtc="2024-10-04T17:29:00Z"/>
        </w:rPr>
      </w:pPr>
      <w:ins w:id="259" w:author="Thomas Belling" w:date="2024-10-04T19:29:00Z" w16du:dateUtc="2024-10-04T17:29:00Z">
        <w:r w:rsidRPr="00095065">
          <w:rPr>
            <w:b/>
            <w:bCs/>
          </w:rPr>
          <w:t>Output, Required:</w:t>
        </w:r>
        <w:r>
          <w:t xml:space="preserve"> When the subscription is accepted: Subscription Correlation ID (required for management of this subscription), Expiry time (required if the subscription can be expired based on the operator's policy).</w:t>
        </w:r>
      </w:ins>
    </w:p>
    <w:p w14:paraId="2AD339E8" w14:textId="77777777" w:rsidR="00927C0A" w:rsidRDefault="00927C0A" w:rsidP="00927C0A">
      <w:pPr>
        <w:rPr>
          <w:ins w:id="260" w:author="Thomas Belling" w:date="2024-10-04T19:29:00Z" w16du:dateUtc="2024-10-04T17:29:00Z"/>
        </w:rPr>
      </w:pPr>
      <w:ins w:id="261" w:author="Thomas Belling" w:date="2024-10-04T19:29:00Z" w16du:dateUtc="2024-10-04T17:29:00Z">
        <w:r w:rsidRPr="00095065">
          <w:rPr>
            <w:b/>
            <w:bCs/>
          </w:rPr>
          <w:t>Output, Optional:</w:t>
        </w:r>
        <w:r>
          <w:t xml:space="preserve"> First corresponding event report is included, if available (see clause 4.15.1). Notification Target Address (+ Notification Correlation ID) is used to correlate Notifications sent by </w:t>
        </w:r>
      </w:ins>
      <w:ins w:id="262" w:author="Thomas Belling" w:date="2024-10-04T20:36:00Z" w16du:dateUtc="2024-10-04T18:36:00Z">
        <w:r>
          <w:t>SCP</w:t>
        </w:r>
      </w:ins>
      <w:ins w:id="263" w:author="Thomas Belling" w:date="2024-10-04T19:29:00Z" w16du:dateUtc="2024-10-04T17:29:00Z">
        <w:r>
          <w:t xml:space="preserve"> with this subscription.</w:t>
        </w:r>
      </w:ins>
    </w:p>
    <w:p w14:paraId="046155E6" w14:textId="22231C9D" w:rsidR="00927C0A" w:rsidRDefault="00927C0A" w:rsidP="00927C0A">
      <w:pPr>
        <w:pStyle w:val="Heading5"/>
        <w:rPr>
          <w:ins w:id="264" w:author="Thomas Belling" w:date="2024-10-04T19:29:00Z" w16du:dateUtc="2024-10-04T17:29:00Z"/>
        </w:rPr>
      </w:pPr>
      <w:bookmarkStart w:id="265" w:name="_CR5_2_26_2_4"/>
      <w:bookmarkStart w:id="266" w:name="_Toc178072615"/>
      <w:bookmarkEnd w:id="265"/>
      <w:ins w:id="267" w:author="Thomas Belling" w:date="2024-10-04T19:29:00Z" w16du:dateUtc="2024-10-04T17:29:00Z">
        <w:r>
          <w:t>5.2.</w:t>
        </w:r>
      </w:ins>
      <w:ins w:id="268" w:author="Thomas Belling" w:date="2024-10-04T19:39:00Z" w16du:dateUtc="2024-10-04T17:39:00Z">
        <w:r>
          <w:t>X</w:t>
        </w:r>
      </w:ins>
      <w:ins w:id="269" w:author="Thomas Belling" w:date="2024-10-04T19:29:00Z" w16du:dateUtc="2024-10-04T17:29:00Z">
        <w:r>
          <w:t>.2.4</w:t>
        </w:r>
        <w:r>
          <w:tab/>
        </w:r>
        <w:proofErr w:type="spellStart"/>
        <w:r>
          <w:t>N</w:t>
        </w:r>
      </w:ins>
      <w:ins w:id="270" w:author="Thomas Belling" w:date="2024-10-04T19:38:00Z" w16du:dateUtc="2024-10-04T17:38:00Z">
        <w:r>
          <w:t>scp</w:t>
        </w:r>
      </w:ins>
      <w:ins w:id="271" w:author="Thomas Belling" w:date="2024-10-04T19:29:00Z" w16du:dateUtc="2024-10-04T17:29:00Z">
        <w:r>
          <w:t>_EventExposure_UnSubscribe</w:t>
        </w:r>
        <w:proofErr w:type="spellEnd"/>
        <w:r>
          <w:t xml:space="preserve"> service operation</w:t>
        </w:r>
        <w:bookmarkEnd w:id="266"/>
      </w:ins>
    </w:p>
    <w:p w14:paraId="2528F927" w14:textId="77777777" w:rsidR="00927C0A" w:rsidRDefault="00927C0A" w:rsidP="00927C0A">
      <w:pPr>
        <w:rPr>
          <w:ins w:id="272" w:author="Thomas Belling" w:date="2024-10-04T19:29:00Z" w16du:dateUtc="2024-10-04T17:29:00Z"/>
        </w:rPr>
      </w:pPr>
      <w:ins w:id="273" w:author="Thomas Belling" w:date="2024-10-04T19:29:00Z" w16du:dateUtc="2024-10-04T17:29:00Z">
        <w:r w:rsidRPr="00095065">
          <w:rPr>
            <w:b/>
            <w:bCs/>
          </w:rPr>
          <w:t>Service operation name:</w:t>
        </w:r>
        <w:r>
          <w:t xml:space="preserve"> </w:t>
        </w:r>
        <w:proofErr w:type="spellStart"/>
        <w:r>
          <w:t>N</w:t>
        </w:r>
      </w:ins>
      <w:ins w:id="274" w:author="Thomas Belling" w:date="2024-10-04T19:38:00Z" w16du:dateUtc="2024-10-04T17:38:00Z">
        <w:r>
          <w:t>scp</w:t>
        </w:r>
      </w:ins>
      <w:ins w:id="275" w:author="Thomas Belling" w:date="2024-10-04T19:29:00Z" w16du:dateUtc="2024-10-04T17:29:00Z">
        <w:r>
          <w:t>_EventExposure_UnSubscribe</w:t>
        </w:r>
        <w:proofErr w:type="spellEnd"/>
      </w:ins>
    </w:p>
    <w:p w14:paraId="2FEB012B" w14:textId="77777777" w:rsidR="00927C0A" w:rsidRDefault="00927C0A" w:rsidP="00927C0A">
      <w:pPr>
        <w:rPr>
          <w:ins w:id="276" w:author="Thomas Belling" w:date="2024-10-04T19:29:00Z" w16du:dateUtc="2024-10-04T17:29:00Z"/>
        </w:rPr>
      </w:pPr>
      <w:ins w:id="277" w:author="Thomas Belling" w:date="2024-10-04T19:29:00Z" w16du:dateUtc="2024-10-04T17:29:00Z">
        <w:r w:rsidRPr="00095065">
          <w:rPr>
            <w:b/>
            <w:bCs/>
          </w:rPr>
          <w:t>Description:</w:t>
        </w:r>
        <w:r>
          <w:t xml:space="preserve"> The NF consumer uses this service operation to unsubscribe </w:t>
        </w:r>
      </w:ins>
      <w:ins w:id="278" w:author="Thomas Belling" w:date="2024-10-04T19:39:00Z" w16du:dateUtc="2024-10-04T17:39:00Z">
        <w:r>
          <w:t>from an existing subscription</w:t>
        </w:r>
      </w:ins>
      <w:ins w:id="279" w:author="Thomas Belling" w:date="2024-10-04T19:29:00Z" w16du:dateUtc="2024-10-04T17:29:00Z">
        <w:r>
          <w:t>.</w:t>
        </w:r>
      </w:ins>
    </w:p>
    <w:p w14:paraId="6598AAB5" w14:textId="77777777" w:rsidR="00927C0A" w:rsidRDefault="00927C0A" w:rsidP="00927C0A">
      <w:pPr>
        <w:rPr>
          <w:ins w:id="280" w:author="Thomas Belling" w:date="2024-10-04T19:29:00Z" w16du:dateUtc="2024-10-04T17:29:00Z"/>
        </w:rPr>
      </w:pPr>
      <w:ins w:id="281" w:author="Thomas Belling" w:date="2024-10-04T19:29:00Z" w16du:dateUtc="2024-10-04T17:29:00Z">
        <w:r w:rsidRPr="00095065">
          <w:rPr>
            <w:b/>
            <w:bCs/>
          </w:rPr>
          <w:t>Input, Required:</w:t>
        </w:r>
        <w:r>
          <w:t xml:space="preserve"> Subscription Correlation ID.</w:t>
        </w:r>
      </w:ins>
    </w:p>
    <w:p w14:paraId="2CD9C4A9" w14:textId="77777777" w:rsidR="00927C0A" w:rsidRDefault="00927C0A" w:rsidP="00927C0A">
      <w:pPr>
        <w:rPr>
          <w:ins w:id="282" w:author="Thomas Belling" w:date="2024-10-04T19:29:00Z" w16du:dateUtc="2024-10-04T17:29:00Z"/>
        </w:rPr>
      </w:pPr>
      <w:ins w:id="283" w:author="Thomas Belling" w:date="2024-10-04T19:29:00Z" w16du:dateUtc="2024-10-04T17:29:00Z">
        <w:r w:rsidRPr="00095065">
          <w:rPr>
            <w:b/>
            <w:bCs/>
          </w:rPr>
          <w:t>Input, Optional:</w:t>
        </w:r>
        <w:r>
          <w:t xml:space="preserve"> None.</w:t>
        </w:r>
      </w:ins>
    </w:p>
    <w:p w14:paraId="395A583E" w14:textId="77777777" w:rsidR="00927C0A" w:rsidRDefault="00927C0A" w:rsidP="00927C0A">
      <w:pPr>
        <w:rPr>
          <w:ins w:id="284" w:author="Thomas Belling" w:date="2024-10-04T19:29:00Z" w16du:dateUtc="2024-10-04T17:29:00Z"/>
        </w:rPr>
      </w:pPr>
      <w:ins w:id="285" w:author="Thomas Belling" w:date="2024-10-04T19:29:00Z" w16du:dateUtc="2024-10-04T17:29:00Z">
        <w:r w:rsidRPr="00095065">
          <w:rPr>
            <w:b/>
            <w:bCs/>
          </w:rPr>
          <w:t>Output, Required:</w:t>
        </w:r>
        <w:r>
          <w:t xml:space="preserve"> Operation execution result indication.</w:t>
        </w:r>
      </w:ins>
    </w:p>
    <w:p w14:paraId="59F81BFD" w14:textId="77777777" w:rsidR="00927C0A" w:rsidRDefault="00927C0A" w:rsidP="00927C0A">
      <w:pPr>
        <w:rPr>
          <w:ins w:id="286" w:author="Thomas Belling" w:date="2024-10-04T19:29:00Z" w16du:dateUtc="2024-10-04T17:29:00Z"/>
        </w:rPr>
      </w:pPr>
      <w:ins w:id="287" w:author="Thomas Belling" w:date="2024-10-04T19:29:00Z" w16du:dateUtc="2024-10-04T17:29:00Z">
        <w:r w:rsidRPr="00095065">
          <w:rPr>
            <w:b/>
            <w:bCs/>
          </w:rPr>
          <w:t>Output, Optional:</w:t>
        </w:r>
        <w:r>
          <w:t xml:space="preserve"> None.</w:t>
        </w:r>
      </w:ins>
    </w:p>
    <w:p w14:paraId="1E568E1B" w14:textId="77777777" w:rsidR="00927C0A" w:rsidRDefault="00927C0A" w:rsidP="00927C0A">
      <w:pPr>
        <w:rPr>
          <w:noProof/>
        </w:rPr>
      </w:pPr>
    </w:p>
    <w:p w14:paraId="6979A769" w14:textId="77777777" w:rsidR="00927C0A" w:rsidRDefault="00927C0A" w:rsidP="009D31D0">
      <w:pPr>
        <w:rPr>
          <w:noProof/>
        </w:rPr>
      </w:pPr>
    </w:p>
    <w:p w14:paraId="2A265DD0" w14:textId="77777777" w:rsidR="002638FE" w:rsidRDefault="002638FE" w:rsidP="009D31D0">
      <w:pPr>
        <w:rPr>
          <w:noProof/>
        </w:rPr>
      </w:pPr>
    </w:p>
    <w:p w14:paraId="4BAF4FFE" w14:textId="1F9CA6DB" w:rsidR="002638FE" w:rsidRPr="002638FE" w:rsidRDefault="002638FE" w:rsidP="002638FE">
      <w:pPr>
        <w:pBdr>
          <w:top w:val="single" w:sz="4" w:space="1" w:color="auto"/>
          <w:left w:val="single" w:sz="4" w:space="4" w:color="auto"/>
          <w:bottom w:val="single" w:sz="4" w:space="1" w:color="auto"/>
          <w:right w:val="single" w:sz="4" w:space="4" w:color="auto"/>
        </w:pBdr>
        <w:jc w:val="center"/>
        <w:rPr>
          <w:noProof/>
          <w:sz w:val="40"/>
        </w:rPr>
      </w:pPr>
      <w:r w:rsidRPr="002638FE">
        <w:rPr>
          <w:noProof/>
          <w:sz w:val="40"/>
        </w:rPr>
        <w:t>End of changes</w:t>
      </w:r>
    </w:p>
    <w:sectPr w:rsidR="002638FE" w:rsidRPr="002638FE"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6712376"/>
    <w:multiLevelType w:val="hybridMultilevel"/>
    <w:tmpl w:val="A99C5CD8"/>
    <w:lvl w:ilvl="0" w:tplc="4C70B26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517C522C"/>
    <w:multiLevelType w:val="hybridMultilevel"/>
    <w:tmpl w:val="25047044"/>
    <w:lvl w:ilvl="0" w:tplc="DDB4D46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46035345">
    <w:abstractNumId w:val="0"/>
  </w:num>
  <w:num w:numId="2" w16cid:durableId="19859176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homas Belling">
    <w15:presenceInfo w15:providerId="None" w15:userId="Thomas Bel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F9E"/>
    <w:rsid w:val="00022E4A"/>
    <w:rsid w:val="00070E09"/>
    <w:rsid w:val="00082D62"/>
    <w:rsid w:val="000A6394"/>
    <w:rsid w:val="000B7FED"/>
    <w:rsid w:val="000C038A"/>
    <w:rsid w:val="000C6598"/>
    <w:rsid w:val="000D44B3"/>
    <w:rsid w:val="00145D43"/>
    <w:rsid w:val="00192C46"/>
    <w:rsid w:val="001A08B3"/>
    <w:rsid w:val="001A4171"/>
    <w:rsid w:val="001A7B60"/>
    <w:rsid w:val="001B52F0"/>
    <w:rsid w:val="001B7A65"/>
    <w:rsid w:val="001C448F"/>
    <w:rsid w:val="001E41F3"/>
    <w:rsid w:val="00215E26"/>
    <w:rsid w:val="0026004D"/>
    <w:rsid w:val="002638FE"/>
    <w:rsid w:val="002640DD"/>
    <w:rsid w:val="00275D12"/>
    <w:rsid w:val="00284FEB"/>
    <w:rsid w:val="002860C4"/>
    <w:rsid w:val="00291576"/>
    <w:rsid w:val="002B5741"/>
    <w:rsid w:val="002E472E"/>
    <w:rsid w:val="00301B6D"/>
    <w:rsid w:val="00305409"/>
    <w:rsid w:val="003416B1"/>
    <w:rsid w:val="003609EF"/>
    <w:rsid w:val="0036231A"/>
    <w:rsid w:val="00374DD4"/>
    <w:rsid w:val="0038261A"/>
    <w:rsid w:val="003E1A36"/>
    <w:rsid w:val="00410371"/>
    <w:rsid w:val="004242F1"/>
    <w:rsid w:val="004B75B7"/>
    <w:rsid w:val="005141D9"/>
    <w:rsid w:val="0051580D"/>
    <w:rsid w:val="00547111"/>
    <w:rsid w:val="0056428E"/>
    <w:rsid w:val="00592D74"/>
    <w:rsid w:val="005E2C44"/>
    <w:rsid w:val="00621188"/>
    <w:rsid w:val="006257ED"/>
    <w:rsid w:val="00653DE4"/>
    <w:rsid w:val="00665C47"/>
    <w:rsid w:val="00695808"/>
    <w:rsid w:val="006B46FB"/>
    <w:rsid w:val="006D7468"/>
    <w:rsid w:val="006E21FB"/>
    <w:rsid w:val="00792342"/>
    <w:rsid w:val="007977A8"/>
    <w:rsid w:val="007B512A"/>
    <w:rsid w:val="007C2097"/>
    <w:rsid w:val="007D6A07"/>
    <w:rsid w:val="007F7259"/>
    <w:rsid w:val="008040A8"/>
    <w:rsid w:val="008279FA"/>
    <w:rsid w:val="008626E7"/>
    <w:rsid w:val="00870EE7"/>
    <w:rsid w:val="008863B9"/>
    <w:rsid w:val="008A45A6"/>
    <w:rsid w:val="008B7E8C"/>
    <w:rsid w:val="008D3CCC"/>
    <w:rsid w:val="008F3789"/>
    <w:rsid w:val="008F686C"/>
    <w:rsid w:val="009148DE"/>
    <w:rsid w:val="00920E15"/>
    <w:rsid w:val="00927C0A"/>
    <w:rsid w:val="00941E30"/>
    <w:rsid w:val="009531B0"/>
    <w:rsid w:val="009741B3"/>
    <w:rsid w:val="009777D9"/>
    <w:rsid w:val="00980F21"/>
    <w:rsid w:val="00991B88"/>
    <w:rsid w:val="009A5753"/>
    <w:rsid w:val="009A579D"/>
    <w:rsid w:val="009D31D0"/>
    <w:rsid w:val="009E3297"/>
    <w:rsid w:val="009F734F"/>
    <w:rsid w:val="00A246B6"/>
    <w:rsid w:val="00A47E70"/>
    <w:rsid w:val="00A50CF0"/>
    <w:rsid w:val="00A7671C"/>
    <w:rsid w:val="00AA2CBC"/>
    <w:rsid w:val="00AC5820"/>
    <w:rsid w:val="00AD1CD8"/>
    <w:rsid w:val="00B258BB"/>
    <w:rsid w:val="00B652C2"/>
    <w:rsid w:val="00B67B97"/>
    <w:rsid w:val="00B968C8"/>
    <w:rsid w:val="00BA3EC5"/>
    <w:rsid w:val="00BA51D9"/>
    <w:rsid w:val="00BB5DFC"/>
    <w:rsid w:val="00BD279D"/>
    <w:rsid w:val="00BD6BB8"/>
    <w:rsid w:val="00C300D2"/>
    <w:rsid w:val="00C66BA2"/>
    <w:rsid w:val="00C860FB"/>
    <w:rsid w:val="00C870F6"/>
    <w:rsid w:val="00C907B5"/>
    <w:rsid w:val="00C95985"/>
    <w:rsid w:val="00CC5026"/>
    <w:rsid w:val="00CC68D0"/>
    <w:rsid w:val="00D03F9A"/>
    <w:rsid w:val="00D04058"/>
    <w:rsid w:val="00D06D51"/>
    <w:rsid w:val="00D24991"/>
    <w:rsid w:val="00D50255"/>
    <w:rsid w:val="00D626B2"/>
    <w:rsid w:val="00D66520"/>
    <w:rsid w:val="00D84AE9"/>
    <w:rsid w:val="00D9124E"/>
    <w:rsid w:val="00DE34CF"/>
    <w:rsid w:val="00E13F3D"/>
    <w:rsid w:val="00E34898"/>
    <w:rsid w:val="00E76CFD"/>
    <w:rsid w:val="00EB09B7"/>
    <w:rsid w:val="00EE7D7C"/>
    <w:rsid w:val="00F25D98"/>
    <w:rsid w:val="00F300FB"/>
    <w:rsid w:val="00F370D2"/>
    <w:rsid w:val="00FA3B54"/>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38F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291576"/>
    <w:rPr>
      <w:rFonts w:ascii="Times New Roman" w:hAnsi="Times New Roman"/>
      <w:lang w:val="en-GB" w:eastAsia="en-US"/>
    </w:rPr>
  </w:style>
  <w:style w:type="character" w:customStyle="1" w:styleId="Heading3Char">
    <w:name w:val="Heading 3 Char"/>
    <w:basedOn w:val="DefaultParagraphFont"/>
    <w:link w:val="Heading3"/>
    <w:rsid w:val="00927C0A"/>
    <w:rPr>
      <w:rFonts w:ascii="Arial" w:hAnsi="Arial"/>
      <w:sz w:val="28"/>
      <w:lang w:val="en-GB" w:eastAsia="en-US"/>
    </w:rPr>
  </w:style>
  <w:style w:type="character" w:customStyle="1" w:styleId="Heading4Char">
    <w:name w:val="Heading 4 Char"/>
    <w:basedOn w:val="DefaultParagraphFont"/>
    <w:link w:val="Heading4"/>
    <w:rsid w:val="00927C0A"/>
    <w:rPr>
      <w:rFonts w:ascii="Arial" w:hAnsi="Arial"/>
      <w:sz w:val="24"/>
      <w:lang w:val="en-GB" w:eastAsia="en-US"/>
    </w:rPr>
  </w:style>
  <w:style w:type="character" w:customStyle="1" w:styleId="Heading5Char">
    <w:name w:val="Heading 5 Char"/>
    <w:basedOn w:val="DefaultParagraphFont"/>
    <w:link w:val="Heading5"/>
    <w:rsid w:val="00927C0A"/>
    <w:rPr>
      <w:rFonts w:ascii="Arial" w:hAnsi="Arial"/>
      <w:sz w:val="22"/>
      <w:lang w:val="en-GB" w:eastAsia="en-US"/>
    </w:rPr>
  </w:style>
  <w:style w:type="character" w:customStyle="1" w:styleId="NOChar">
    <w:name w:val="NO Char"/>
    <w:link w:val="NO"/>
    <w:qFormat/>
    <w:rsid w:val="00927C0A"/>
    <w:rPr>
      <w:rFonts w:ascii="Times New Roman" w:hAnsi="Times New Roman"/>
      <w:lang w:val="en-GB" w:eastAsia="en-US"/>
    </w:rPr>
  </w:style>
  <w:style w:type="character" w:customStyle="1" w:styleId="TALChar">
    <w:name w:val="TAL Char"/>
    <w:link w:val="TAL"/>
    <w:rsid w:val="00927C0A"/>
    <w:rPr>
      <w:rFonts w:ascii="Arial" w:hAnsi="Arial"/>
      <w:sz w:val="18"/>
      <w:lang w:val="en-GB" w:eastAsia="en-US"/>
    </w:rPr>
  </w:style>
  <w:style w:type="character" w:customStyle="1" w:styleId="TAHCar">
    <w:name w:val="TAH Car"/>
    <w:link w:val="TAH"/>
    <w:rsid w:val="00927C0A"/>
    <w:rPr>
      <w:rFonts w:ascii="Arial" w:hAnsi="Arial"/>
      <w:b/>
      <w:sz w:val="18"/>
      <w:lang w:val="en-GB" w:eastAsia="en-US"/>
    </w:rPr>
  </w:style>
  <w:style w:type="character" w:customStyle="1" w:styleId="B1Char">
    <w:name w:val="B1 Char"/>
    <w:link w:val="B1"/>
    <w:locked/>
    <w:rsid w:val="00927C0A"/>
    <w:rPr>
      <w:rFonts w:ascii="Times New Roman" w:hAnsi="Times New Roman"/>
      <w:lang w:val="en-GB" w:eastAsia="en-US"/>
    </w:rPr>
  </w:style>
  <w:style w:type="character" w:customStyle="1" w:styleId="THChar">
    <w:name w:val="TH Char"/>
    <w:link w:val="TH"/>
    <w:qFormat/>
    <w:rsid w:val="00927C0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44386985">
      <w:bodyDiv w:val="1"/>
      <w:marLeft w:val="0"/>
      <w:marRight w:val="0"/>
      <w:marTop w:val="0"/>
      <w:marBottom w:val="0"/>
      <w:divBdr>
        <w:top w:val="none" w:sz="0" w:space="0" w:color="auto"/>
        <w:left w:val="none" w:sz="0" w:space="0" w:color="auto"/>
        <w:bottom w:val="none" w:sz="0" w:space="0" w:color="auto"/>
        <w:right w:val="none" w:sz="0" w:space="0" w:color="auto"/>
      </w:divBdr>
    </w:div>
    <w:div w:id="1394700648">
      <w:bodyDiv w:val="1"/>
      <w:marLeft w:val="0"/>
      <w:marRight w:val="0"/>
      <w:marTop w:val="0"/>
      <w:marBottom w:val="0"/>
      <w:divBdr>
        <w:top w:val="none" w:sz="0" w:space="0" w:color="auto"/>
        <w:left w:val="none" w:sz="0" w:space="0" w:color="auto"/>
        <w:bottom w:val="none" w:sz="0" w:space="0" w:color="auto"/>
        <w:right w:val="none" w:sz="0" w:space="0" w:color="auto"/>
      </w:divBdr>
    </w:div>
    <w:div w:id="1637564873">
      <w:bodyDiv w:val="1"/>
      <w:marLeft w:val="0"/>
      <w:marRight w:val="0"/>
      <w:marTop w:val="0"/>
      <w:marBottom w:val="0"/>
      <w:divBdr>
        <w:top w:val="none" w:sz="0" w:space="0" w:color="auto"/>
        <w:left w:val="none" w:sz="0" w:space="0" w:color="auto"/>
        <w:bottom w:val="none" w:sz="0" w:space="0" w:color="auto"/>
        <w:right w:val="none" w:sz="0" w:space="0" w:color="auto"/>
      </w:divBdr>
    </w:div>
    <w:div w:id="2058511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RBI5PAMIO524-1616901215-33970</_dlc_DocId>
    <_dlc_DocIdUrl xmlns="71c5aaf6-e6ce-465b-b873-5148d2a4c105">
      <Url>https://nokia.sharepoint.com/sites/gxp/_layouts/15/DocIdRedir.aspx?ID=RBI5PAMIO524-1616901215-33970</Url>
      <Description>RBI5PAMIO524-1616901215-33970</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A7F60993-20B7-4EC3-B67F-14063EF2578C}">
  <ds:schemaRefs>
    <ds:schemaRef ds:uri="http://schemas.microsoft.com/sharepoint/events"/>
  </ds:schemaRefs>
</ds:datastoreItem>
</file>

<file path=customXml/itemProps3.xml><?xml version="1.0" encoding="utf-8"?>
<ds:datastoreItem xmlns:ds="http://schemas.openxmlformats.org/officeDocument/2006/customXml" ds:itemID="{915C2829-89A2-414A-BA2A-A66024512B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9E9AC97-2170-453B-91D5-1171279C91F7}">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http://purl.org/dc/terms/"/>
    <ds:schemaRef ds:uri="3f2ce089-3858-4176-9a21-a30f9204848e"/>
    <ds:schemaRef ds:uri="http://schemas.openxmlformats.org/package/2006/metadata/core-properties"/>
    <ds:schemaRef ds:uri="7275bb01-7583-478d-bc14-e839a2dd5989"/>
    <ds:schemaRef ds:uri="http://www.w3.org/XML/1998/namespace"/>
    <ds:schemaRef ds:uri="http://purl.org/dc/dcmitype/"/>
  </ds:schemaRefs>
</ds:datastoreItem>
</file>

<file path=customXml/itemProps5.xml><?xml version="1.0" encoding="utf-8"?>
<ds:datastoreItem xmlns:ds="http://schemas.openxmlformats.org/officeDocument/2006/customXml" ds:itemID="{301284A3-0F4A-4656-88FB-2BFB780510E7}">
  <ds:schemaRefs>
    <ds:schemaRef ds:uri="Microsoft.SharePoint.Taxonomy.ContentTypeSync"/>
  </ds:schemaRefs>
</ds:datastoreItem>
</file>

<file path=customXml/itemProps6.xml><?xml version="1.0" encoding="utf-8"?>
<ds:datastoreItem xmlns:ds="http://schemas.openxmlformats.org/officeDocument/2006/customXml" ds:itemID="{66A67667-584D-4BA2-8585-86D4D1E75EF6}">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17</TotalTime>
  <Pages>6</Pages>
  <Words>2282</Words>
  <Characters>13012</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Belling</cp:lastModifiedBy>
  <cp:revision>3</cp:revision>
  <cp:lastPrinted>1899-12-31T23:00:00Z</cp:lastPrinted>
  <dcterms:created xsi:type="dcterms:W3CDTF">2024-11-05T01:35:00Z</dcterms:created>
  <dcterms:modified xsi:type="dcterms:W3CDTF">2024-11-08T23:05:00Z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S2-2407533</vt:lpwstr>
  </property>
  <property fmtid="{D5CDD505-2E9C-101B-9397-08002B2CF9AE}" pid="10" name="Spec#">
    <vt:lpwstr>23.502</vt:lpwstr>
  </property>
  <property fmtid="{D5CDD505-2E9C-101B-9397-08002B2CF9AE}" pid="11" name="Cr#">
    <vt:lpwstr>4839</vt:lpwstr>
  </property>
  <property fmtid="{D5CDD505-2E9C-101B-9397-08002B2CF9AE}" pid="12" name="Revision">
    <vt:lpwstr>-</vt:lpwstr>
  </property>
  <property fmtid="{D5CDD505-2E9C-101B-9397-08002B2CF9AE}" pid="13" name="Version">
    <vt:lpwstr>19.0.0</vt:lpwstr>
  </property>
  <property fmtid="{D5CDD505-2E9C-101B-9397-08002B2CF9AE}" pid="14" name="CrTitle">
    <vt:lpwstr>Example mitigation actions for signalling storm caused by NF signalling</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AIML_CN</vt:lpwstr>
  </property>
  <property fmtid="{D5CDD505-2E9C-101B-9397-08002B2CF9AE}" pid="18" name="Cat">
    <vt:lpwstr>B</vt:lpwstr>
  </property>
  <property fmtid="{D5CDD505-2E9C-101B-9397-08002B2CF9AE}" pid="19" name="ResDate">
    <vt:lpwstr>2024-07-18</vt:lpwstr>
  </property>
  <property fmtid="{D5CDD505-2E9C-101B-9397-08002B2CF9AE}" pid="20" name="Release">
    <vt:lpwstr>Rel-19</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_dlc_DocIdItemGuid">
    <vt:lpwstr>d00f2aff-edfd-41ac-810e-b6e00e3439ec</vt:lpwstr>
  </property>
</Properties>
</file>